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515A8" w14:textId="1EE2B7E5" w:rsidR="007D5F42" w:rsidRPr="008B5B85" w:rsidRDefault="0023684B" w:rsidP="00A95FE6">
      <w:pPr>
        <w:pStyle w:val="Titel"/>
        <w:jc w:val="center"/>
        <w:rPr>
          <w:color w:val="1A1D55"/>
          <w:sz w:val="48"/>
          <w:szCs w:val="48"/>
        </w:rPr>
      </w:pPr>
      <w:r w:rsidRPr="0068018A">
        <w:rPr>
          <w:color w:val="1A1D55"/>
          <w:sz w:val="48"/>
          <w:szCs w:val="48"/>
        </w:rPr>
        <w:t>Eigenerklärung zur Eignung</w:t>
      </w:r>
    </w:p>
    <w:p w14:paraId="604DC73E" w14:textId="77777777" w:rsidR="00B54EE9" w:rsidRDefault="00B54EE9" w:rsidP="00B54EE9">
      <w:pPr>
        <w:spacing w:after="0" w:line="288" w:lineRule="auto"/>
        <w:jc w:val="both"/>
        <w:rPr>
          <w:rFonts w:cs="Arial"/>
          <w:bCs/>
          <w:sz w:val="22"/>
          <w:szCs w:val="22"/>
        </w:rPr>
      </w:pPr>
    </w:p>
    <w:p w14:paraId="67C8DED2" w14:textId="063310B8" w:rsidR="000972C7" w:rsidRPr="000972C7" w:rsidRDefault="000972C7" w:rsidP="00B54EE9">
      <w:pPr>
        <w:spacing w:after="0" w:line="288" w:lineRule="auto"/>
        <w:jc w:val="both"/>
        <w:rPr>
          <w:rFonts w:cs="Arial"/>
          <w:bCs/>
          <w:sz w:val="22"/>
          <w:szCs w:val="22"/>
        </w:rPr>
      </w:pPr>
      <w:r w:rsidRPr="000972C7">
        <w:rPr>
          <w:rFonts w:cs="Arial"/>
          <w:bCs/>
          <w:sz w:val="22"/>
          <w:szCs w:val="22"/>
        </w:rPr>
        <w:t>Hiermit erklären wir zu den Eignungsanforderungen für die</w:t>
      </w:r>
      <w:r w:rsidR="00A8098E">
        <w:rPr>
          <w:rFonts w:cs="Arial"/>
          <w:bCs/>
          <w:sz w:val="22"/>
          <w:szCs w:val="22"/>
        </w:rPr>
        <w:t>:</w:t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0972C7" w:rsidRPr="000972C7" w14:paraId="7D40CA20" w14:textId="77777777" w:rsidTr="00431A09">
        <w:tc>
          <w:tcPr>
            <w:tcW w:w="9634" w:type="dxa"/>
            <w:shd w:val="clear" w:color="auto" w:fill="D9D9D9" w:themeFill="background1" w:themeFillShade="D9"/>
          </w:tcPr>
          <w:p w14:paraId="201914D4" w14:textId="584E4DED" w:rsidR="000972C7" w:rsidRPr="000972C7" w:rsidRDefault="000972C7" w:rsidP="000972C7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  <w:r w:rsidRPr="000972C7">
              <w:rPr>
                <w:rFonts w:cs="Arial"/>
                <w:sz w:val="22"/>
                <w:szCs w:val="22"/>
              </w:rPr>
              <w:t>Firma</w:t>
            </w:r>
            <w:r w:rsidR="00732A50">
              <w:rPr>
                <w:rFonts w:cs="Arial"/>
                <w:sz w:val="22"/>
                <w:szCs w:val="22"/>
              </w:rPr>
              <w:t>, Rechtsform</w:t>
            </w:r>
            <w:r w:rsidRPr="000972C7">
              <w:rPr>
                <w:rFonts w:cs="Arial"/>
                <w:sz w:val="22"/>
                <w:szCs w:val="22"/>
              </w:rPr>
              <w:t>, Anschrift</w:t>
            </w:r>
          </w:p>
        </w:tc>
      </w:tr>
      <w:tr w:rsidR="000972C7" w:rsidRPr="000972C7" w14:paraId="76E2D9E7" w14:textId="77777777" w:rsidTr="00431A09">
        <w:tc>
          <w:tcPr>
            <w:tcW w:w="9634" w:type="dxa"/>
          </w:tcPr>
          <w:p w14:paraId="399727E9" w14:textId="77777777" w:rsidR="000972C7" w:rsidRPr="000972C7" w:rsidRDefault="000972C7" w:rsidP="000972C7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431E00B9" w14:textId="06717774" w:rsidR="000972C7" w:rsidRPr="000972C7" w:rsidRDefault="000972C7" w:rsidP="007F0C02">
      <w:pPr>
        <w:spacing w:before="160" w:after="0" w:line="288" w:lineRule="auto"/>
        <w:jc w:val="both"/>
        <w:rPr>
          <w:rFonts w:cs="Arial"/>
          <w:sz w:val="22"/>
          <w:szCs w:val="22"/>
        </w:rPr>
      </w:pPr>
      <w:r w:rsidRPr="000972C7">
        <w:rPr>
          <w:rFonts w:cs="Arial"/>
          <w:bCs/>
          <w:sz w:val="22"/>
          <w:szCs w:val="22"/>
        </w:rPr>
        <w:t>als</w:t>
      </w:r>
      <w:r w:rsidRPr="000972C7">
        <w:rPr>
          <w:rFonts w:cs="Arial"/>
          <w:sz w:val="22"/>
          <w:szCs w:val="22"/>
        </w:rPr>
        <w:t xml:space="preserve"> </w:t>
      </w:r>
      <w:r w:rsidRPr="000972C7">
        <w:rPr>
          <w:rFonts w:cs="Arial"/>
          <w:i/>
          <w:iCs/>
          <w:sz w:val="22"/>
          <w:szCs w:val="22"/>
        </w:rPr>
        <w:t>(Zutreffendes bitte ankreuzen)</w:t>
      </w:r>
      <w:r w:rsidR="008D0F05">
        <w:rPr>
          <w:rFonts w:cs="Arial"/>
          <w:sz w:val="22"/>
          <w:szCs w:val="22"/>
        </w:rPr>
        <w:t>:</w:t>
      </w:r>
    </w:p>
    <w:p w14:paraId="710E8EB3" w14:textId="77777777" w:rsidR="000972C7" w:rsidRPr="000972C7" w:rsidRDefault="00627326" w:rsidP="00AE5E5C">
      <w:pPr>
        <w:spacing w:line="288" w:lineRule="auto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81035510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72C7" w:rsidRPr="000972C7">
            <w:rPr>
              <w:rFonts w:cs="Arial"/>
              <w:sz w:val="22"/>
              <w:szCs w:val="22"/>
            </w:rPr>
            <w:t>☐</w:t>
          </w:r>
        </w:sdtContent>
      </w:sdt>
      <w:r w:rsidR="000972C7" w:rsidRPr="000972C7">
        <w:rPr>
          <w:rFonts w:cs="Arial"/>
          <w:sz w:val="22"/>
          <w:szCs w:val="22"/>
        </w:rPr>
        <w:tab/>
        <w:t>Einzelbewerber</w:t>
      </w:r>
    </w:p>
    <w:p w14:paraId="56854C88" w14:textId="79EF00DF" w:rsidR="000972C7" w:rsidRDefault="00627326" w:rsidP="00AE5E5C">
      <w:pPr>
        <w:spacing w:line="288" w:lineRule="auto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889177066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72C7" w:rsidRPr="000972C7">
            <w:rPr>
              <w:rFonts w:cs="Arial"/>
              <w:sz w:val="22"/>
              <w:szCs w:val="22"/>
            </w:rPr>
            <w:t>☐</w:t>
          </w:r>
        </w:sdtContent>
      </w:sdt>
      <w:r w:rsidR="000972C7" w:rsidRPr="000972C7">
        <w:rPr>
          <w:rFonts w:cs="Arial"/>
          <w:sz w:val="22"/>
          <w:szCs w:val="22"/>
        </w:rPr>
        <w:tab/>
        <w:t>Mitglied der benannten Bewerber</w:t>
      </w:r>
      <w:r w:rsidR="008D0F05">
        <w:rPr>
          <w:rFonts w:cs="Arial"/>
          <w:sz w:val="22"/>
          <w:szCs w:val="22"/>
        </w:rPr>
        <w:t>-/Bieter</w:t>
      </w:r>
      <w:r w:rsidR="000972C7" w:rsidRPr="000972C7">
        <w:rPr>
          <w:rFonts w:cs="Arial"/>
          <w:sz w:val="22"/>
          <w:szCs w:val="22"/>
        </w:rPr>
        <w:t>gemeinschaft (</w:t>
      </w:r>
      <w:r w:rsidR="00431A09" w:rsidRPr="00431A09">
        <w:rPr>
          <w:rFonts w:cs="Arial"/>
          <w:i/>
          <w:iCs/>
          <w:sz w:val="22"/>
          <w:szCs w:val="22"/>
        </w:rPr>
        <w:t xml:space="preserve">gemäß </w:t>
      </w:r>
      <w:r w:rsidR="00AE5E5C" w:rsidRPr="00431A09">
        <w:rPr>
          <w:rFonts w:cs="Arial"/>
          <w:i/>
          <w:iCs/>
          <w:sz w:val="22"/>
          <w:szCs w:val="22"/>
        </w:rPr>
        <w:t>Formblatt</w:t>
      </w:r>
      <w:r w:rsidR="000972C7" w:rsidRPr="00431A09">
        <w:rPr>
          <w:rFonts w:cs="Arial"/>
          <w:i/>
          <w:iCs/>
          <w:sz w:val="22"/>
          <w:szCs w:val="22"/>
        </w:rPr>
        <w:t xml:space="preserve"> 01 und </w:t>
      </w:r>
      <w:r w:rsidR="00AE5E5C" w:rsidRPr="00431A09">
        <w:rPr>
          <w:rFonts w:cs="Arial"/>
          <w:i/>
          <w:iCs/>
          <w:sz w:val="22"/>
          <w:szCs w:val="22"/>
        </w:rPr>
        <w:t>Formblatt </w:t>
      </w:r>
      <w:r w:rsidR="000972C7" w:rsidRPr="00431A09">
        <w:rPr>
          <w:rFonts w:cs="Arial"/>
          <w:i/>
          <w:iCs/>
          <w:sz w:val="22"/>
          <w:szCs w:val="22"/>
        </w:rPr>
        <w:t>02</w:t>
      </w:r>
      <w:r w:rsidR="000972C7" w:rsidRPr="000972C7">
        <w:rPr>
          <w:rFonts w:cs="Arial"/>
          <w:sz w:val="22"/>
          <w:szCs w:val="22"/>
        </w:rPr>
        <w:t>)</w:t>
      </w:r>
    </w:p>
    <w:p w14:paraId="319F6712" w14:textId="57BA0C4B" w:rsidR="00AE5E5C" w:rsidRDefault="00627326" w:rsidP="00AE5E5C">
      <w:pPr>
        <w:spacing w:line="288" w:lineRule="auto"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2112273352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E5C" w:rsidRPr="000972C7">
            <w:rPr>
              <w:rFonts w:cs="Arial"/>
              <w:sz w:val="22"/>
              <w:szCs w:val="22"/>
            </w:rPr>
            <w:t>☐</w:t>
          </w:r>
        </w:sdtContent>
      </w:sdt>
      <w:r w:rsidR="00AE5E5C" w:rsidRPr="000972C7">
        <w:rPr>
          <w:rFonts w:cs="Arial"/>
          <w:sz w:val="22"/>
          <w:szCs w:val="22"/>
        </w:rPr>
        <w:tab/>
      </w:r>
      <w:r w:rsidR="000C3CE1">
        <w:rPr>
          <w:rFonts w:cs="Arial"/>
          <w:sz w:val="22"/>
          <w:szCs w:val="22"/>
        </w:rPr>
        <w:t>Unterauftragnehmer</w:t>
      </w:r>
      <w:r w:rsidR="004B1396">
        <w:rPr>
          <w:rFonts w:cs="Arial"/>
          <w:sz w:val="22"/>
          <w:szCs w:val="22"/>
        </w:rPr>
        <w:t xml:space="preserve"> / Eignungsleiher</w:t>
      </w:r>
    </w:p>
    <w:p w14:paraId="7FAE6843" w14:textId="77777777" w:rsidR="00160924" w:rsidRDefault="00160924" w:rsidP="00AE5E5C">
      <w:pPr>
        <w:spacing w:line="288" w:lineRule="auto"/>
        <w:jc w:val="both"/>
        <w:rPr>
          <w:rFonts w:cs="Arial"/>
          <w:sz w:val="22"/>
          <w:szCs w:val="22"/>
        </w:rPr>
      </w:pPr>
    </w:p>
    <w:p w14:paraId="70F7CE71" w14:textId="643E67D2" w:rsidR="000B51FE" w:rsidRPr="000B51FE" w:rsidRDefault="000B5ADF" w:rsidP="00C16781">
      <w:pPr>
        <w:pStyle w:val="FRR-berschrift-Ebene2"/>
        <w:numPr>
          <w:ilvl w:val="0"/>
          <w:numId w:val="0"/>
        </w:numPr>
        <w:ind w:left="709" w:hanging="709"/>
        <w:rPr>
          <w:rFonts w:cs="Arial"/>
          <w:b/>
          <w:bCs/>
          <w:sz w:val="22"/>
          <w:szCs w:val="22"/>
        </w:rPr>
      </w:pPr>
      <w:r>
        <w:t>Erforderliche s</w:t>
      </w:r>
      <w:r w:rsidR="00C16781" w:rsidRPr="00C16781">
        <w:t>tatistische Angaben</w:t>
      </w:r>
      <w:r>
        <w:t>:</w:t>
      </w:r>
    </w:p>
    <w:p w14:paraId="163989E7" w14:textId="77777777" w:rsidR="000B51FE" w:rsidRPr="006C1879" w:rsidRDefault="000B51FE" w:rsidP="000B51FE">
      <w:pPr>
        <w:keepNext/>
        <w:spacing w:line="288" w:lineRule="auto"/>
        <w:ind w:firstLine="703"/>
        <w:contextualSpacing/>
        <w:jc w:val="both"/>
        <w:rPr>
          <w:rFonts w:cs="Arial"/>
          <w:sz w:val="22"/>
          <w:szCs w:val="22"/>
        </w:rPr>
      </w:pPr>
      <w:r w:rsidRPr="006C1879">
        <w:rPr>
          <w:rFonts w:cs="Arial"/>
          <w:sz w:val="22"/>
          <w:szCs w:val="22"/>
        </w:rPr>
        <w:t>Wir sind gemäß der Definition vom Statistischen Bundesamt</w:t>
      </w:r>
      <w:r w:rsidRPr="006C1879">
        <w:rPr>
          <w:rStyle w:val="Funotenzeichen"/>
          <w:rFonts w:cs="Arial"/>
          <w:sz w:val="22"/>
          <w:szCs w:val="22"/>
        </w:rPr>
        <w:footnoteReference w:id="1"/>
      </w:r>
      <w:r w:rsidRPr="006C1879">
        <w:rPr>
          <w:rFonts w:cs="Arial"/>
          <w:sz w:val="22"/>
          <w:szCs w:val="22"/>
        </w:rPr>
        <w:t xml:space="preserve"> ein*:</w:t>
      </w:r>
    </w:p>
    <w:p w14:paraId="386C1BDD" w14:textId="77777777" w:rsidR="000B51FE" w:rsidRPr="006C1879" w:rsidRDefault="00627326" w:rsidP="000B51FE">
      <w:pPr>
        <w:keepNext/>
        <w:spacing w:line="288" w:lineRule="auto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209574740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51FE" w:rsidRPr="006C1879">
            <w:rPr>
              <w:rFonts w:eastAsia="MS Gothic" w:cs="Arial"/>
              <w:sz w:val="22"/>
              <w:szCs w:val="22"/>
            </w:rPr>
            <w:t>☐</w:t>
          </w:r>
        </w:sdtContent>
      </w:sdt>
      <w:r w:rsidR="000B51FE" w:rsidRPr="006C1879">
        <w:rPr>
          <w:rFonts w:cs="Arial"/>
          <w:sz w:val="22"/>
          <w:szCs w:val="22"/>
        </w:rPr>
        <w:tab/>
        <w:t>Kleinstunternehmen:</w:t>
      </w:r>
      <w:r w:rsidR="000B51FE" w:rsidRPr="006C1879">
        <w:rPr>
          <w:rFonts w:cs="Arial"/>
          <w:sz w:val="22"/>
          <w:szCs w:val="22"/>
        </w:rPr>
        <w:tab/>
      </w:r>
      <w:r w:rsidR="000B51FE" w:rsidRPr="006C1879">
        <w:rPr>
          <w:rFonts w:cs="Arial"/>
          <w:sz w:val="22"/>
          <w:szCs w:val="22"/>
        </w:rPr>
        <w:tab/>
        <w:t>bis 9 Beschäftigte und bis 2 Millionen Euro Umsatz</w:t>
      </w:r>
    </w:p>
    <w:p w14:paraId="2675C8ED" w14:textId="77777777" w:rsidR="000B51FE" w:rsidRPr="006C1879" w:rsidRDefault="00627326" w:rsidP="000B51FE">
      <w:pPr>
        <w:keepNext/>
        <w:spacing w:line="288" w:lineRule="auto"/>
        <w:ind w:left="709" w:hanging="703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22356503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51FE" w:rsidRPr="006C1879">
            <w:rPr>
              <w:rFonts w:eastAsia="MS Gothic" w:cs="Arial"/>
              <w:sz w:val="22"/>
              <w:szCs w:val="22"/>
            </w:rPr>
            <w:t>☐</w:t>
          </w:r>
        </w:sdtContent>
      </w:sdt>
      <w:r w:rsidR="000B51FE" w:rsidRPr="006C1879">
        <w:rPr>
          <w:rFonts w:cs="Arial"/>
          <w:sz w:val="22"/>
          <w:szCs w:val="22"/>
        </w:rPr>
        <w:tab/>
        <w:t>Kleines Unternehmen:</w:t>
      </w:r>
      <w:r w:rsidR="000B51FE" w:rsidRPr="006C1879">
        <w:rPr>
          <w:rFonts w:cs="Arial"/>
          <w:sz w:val="22"/>
          <w:szCs w:val="22"/>
        </w:rPr>
        <w:tab/>
      </w:r>
      <w:r w:rsidR="000B51FE" w:rsidRPr="006C1879">
        <w:rPr>
          <w:rFonts w:cs="Arial"/>
          <w:sz w:val="22"/>
          <w:szCs w:val="22"/>
        </w:rPr>
        <w:tab/>
        <w:t xml:space="preserve">bis 49 Beschäftigte und bis 10 Millionen Euro Umsatz und </w:t>
      </w:r>
      <w:r w:rsidR="000B51FE" w:rsidRPr="006C1879">
        <w:rPr>
          <w:rFonts w:cs="Arial"/>
          <w:sz w:val="22"/>
          <w:szCs w:val="22"/>
        </w:rPr>
        <w:tab/>
      </w:r>
      <w:r w:rsidR="000B51FE" w:rsidRPr="006C1879">
        <w:rPr>
          <w:rFonts w:cs="Arial"/>
          <w:sz w:val="22"/>
          <w:szCs w:val="22"/>
        </w:rPr>
        <w:tab/>
      </w:r>
      <w:r w:rsidR="000B51FE" w:rsidRPr="006C1879">
        <w:rPr>
          <w:rFonts w:cs="Arial"/>
          <w:sz w:val="22"/>
          <w:szCs w:val="22"/>
        </w:rPr>
        <w:tab/>
      </w:r>
      <w:r w:rsidR="000B51FE" w:rsidRPr="006C1879">
        <w:rPr>
          <w:rFonts w:cs="Arial"/>
          <w:sz w:val="22"/>
          <w:szCs w:val="22"/>
        </w:rPr>
        <w:tab/>
      </w:r>
      <w:r w:rsidR="000B51FE" w:rsidRPr="006C1879">
        <w:rPr>
          <w:rFonts w:cs="Arial"/>
          <w:sz w:val="22"/>
          <w:szCs w:val="22"/>
        </w:rPr>
        <w:tab/>
        <w:t>kein Kleinstunternehmen</w:t>
      </w:r>
    </w:p>
    <w:p w14:paraId="0FA9E532" w14:textId="77777777" w:rsidR="000B51FE" w:rsidRPr="006C1879" w:rsidRDefault="00627326" w:rsidP="000B51FE">
      <w:pPr>
        <w:spacing w:line="288" w:lineRule="auto"/>
        <w:ind w:left="705" w:hanging="705"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92903062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51FE" w:rsidRPr="006C1879">
            <w:rPr>
              <w:rFonts w:eastAsia="MS Gothic" w:cs="Arial"/>
              <w:sz w:val="22"/>
              <w:szCs w:val="22"/>
            </w:rPr>
            <w:t>☐</w:t>
          </w:r>
        </w:sdtContent>
      </w:sdt>
      <w:r w:rsidR="000B51FE" w:rsidRPr="006C1879">
        <w:rPr>
          <w:rFonts w:cs="Arial"/>
          <w:sz w:val="22"/>
          <w:szCs w:val="22"/>
        </w:rPr>
        <w:tab/>
        <w:t>Mittlere Unternehmen:</w:t>
      </w:r>
      <w:r w:rsidR="000B51FE" w:rsidRPr="006C1879">
        <w:rPr>
          <w:rFonts w:cs="Arial"/>
          <w:sz w:val="22"/>
          <w:szCs w:val="22"/>
        </w:rPr>
        <w:tab/>
        <w:t xml:space="preserve">bis 249 Beschäftigte und bis 50 Millionen Euro Umsatz und kein </w:t>
      </w:r>
      <w:r w:rsidR="000B51FE" w:rsidRPr="006C1879">
        <w:rPr>
          <w:rFonts w:cs="Arial"/>
          <w:sz w:val="22"/>
          <w:szCs w:val="22"/>
        </w:rPr>
        <w:tab/>
      </w:r>
      <w:r w:rsidR="000B51FE" w:rsidRPr="006C1879">
        <w:rPr>
          <w:rFonts w:cs="Arial"/>
          <w:sz w:val="22"/>
          <w:szCs w:val="22"/>
        </w:rPr>
        <w:tab/>
      </w:r>
      <w:r w:rsidR="000B51FE" w:rsidRPr="006C1879">
        <w:rPr>
          <w:rFonts w:cs="Arial"/>
          <w:sz w:val="22"/>
          <w:szCs w:val="22"/>
        </w:rPr>
        <w:tab/>
      </w:r>
      <w:r w:rsidR="000B51FE" w:rsidRPr="006C1879">
        <w:rPr>
          <w:rFonts w:cs="Arial"/>
          <w:sz w:val="22"/>
          <w:szCs w:val="22"/>
        </w:rPr>
        <w:tab/>
      </w:r>
      <w:r w:rsidR="000B51FE" w:rsidRPr="006C1879">
        <w:rPr>
          <w:rFonts w:cs="Arial"/>
          <w:sz w:val="22"/>
          <w:szCs w:val="22"/>
        </w:rPr>
        <w:tab/>
        <w:t>kleines Unternehmen</w:t>
      </w:r>
    </w:p>
    <w:p w14:paraId="4AC87699" w14:textId="51F2DAC4" w:rsidR="00B134F1" w:rsidRPr="000B5ADF" w:rsidRDefault="005902E5" w:rsidP="000B5ADF">
      <w:pPr>
        <w:pStyle w:val="FRR-berschrift-Ebene2"/>
        <w:numPr>
          <w:ilvl w:val="0"/>
          <w:numId w:val="0"/>
        </w:numPr>
        <w:ind w:left="709" w:hanging="709"/>
        <w:rPr>
          <w:rFonts w:cs="Arial"/>
          <w:b/>
          <w:bCs/>
          <w:sz w:val="22"/>
          <w:szCs w:val="22"/>
        </w:rPr>
      </w:pPr>
      <w:r>
        <w:t>G</w:t>
      </w:r>
      <w:r w:rsidR="000B5ADF">
        <w:t>esetzliche</w:t>
      </w:r>
      <w:r w:rsidR="000B5ADF" w:rsidRPr="00C16781">
        <w:t xml:space="preserve"> Angaben</w:t>
      </w:r>
      <w:r w:rsidR="000B5ADF">
        <w:t>: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562"/>
        <w:gridCol w:w="3686"/>
        <w:gridCol w:w="5245"/>
      </w:tblGrid>
      <w:tr w:rsidR="007F0C02" w:rsidRPr="0053242E" w14:paraId="76B2E693" w14:textId="77777777" w:rsidTr="008A2E8C">
        <w:tc>
          <w:tcPr>
            <w:tcW w:w="9493" w:type="dxa"/>
            <w:gridSpan w:val="3"/>
            <w:shd w:val="clear" w:color="auto" w:fill="D9D9D9" w:themeFill="background1" w:themeFillShade="D9"/>
          </w:tcPr>
          <w:p w14:paraId="0D89B35E" w14:textId="77777777" w:rsidR="007F0C02" w:rsidRPr="001633F8" w:rsidRDefault="007F0C02" w:rsidP="008A2E8C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1633F8">
              <w:rPr>
                <w:rFonts w:cs="Arial"/>
                <w:sz w:val="22"/>
                <w:szCs w:val="22"/>
              </w:rPr>
              <w:t>Wirtschaftlich Berechtigte</w:t>
            </w:r>
            <w:r w:rsidRPr="001633F8">
              <w:rPr>
                <w:rStyle w:val="Funotenzeichen"/>
                <w:rFonts w:cs="Arial"/>
                <w:sz w:val="22"/>
                <w:szCs w:val="22"/>
              </w:rPr>
              <w:footnoteReference w:id="2"/>
            </w:r>
          </w:p>
        </w:tc>
      </w:tr>
      <w:tr w:rsidR="007F0C02" w:rsidRPr="0053242E" w14:paraId="554C2C7F" w14:textId="77777777" w:rsidTr="008A2E8C">
        <w:tc>
          <w:tcPr>
            <w:tcW w:w="562" w:type="dxa"/>
          </w:tcPr>
          <w:p w14:paraId="14E2FA02" w14:textId="77777777" w:rsidR="007F0C02" w:rsidRPr="0053242E" w:rsidRDefault="007F0C02" w:rsidP="008A2E8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Nr.</w:t>
            </w:r>
          </w:p>
        </w:tc>
        <w:tc>
          <w:tcPr>
            <w:tcW w:w="3686" w:type="dxa"/>
          </w:tcPr>
          <w:p w14:paraId="629DEA54" w14:textId="77777777" w:rsidR="007F0C02" w:rsidRPr="0053242E" w:rsidRDefault="007F0C02" w:rsidP="008A2E8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Nationalität</w:t>
            </w:r>
          </w:p>
        </w:tc>
        <w:tc>
          <w:tcPr>
            <w:tcW w:w="5245" w:type="dxa"/>
          </w:tcPr>
          <w:p w14:paraId="5F337CEB" w14:textId="77777777" w:rsidR="007F0C02" w:rsidRPr="0053242E" w:rsidRDefault="007F0C02" w:rsidP="008A2E8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Name, Vorname</w:t>
            </w:r>
          </w:p>
        </w:tc>
      </w:tr>
      <w:tr w:rsidR="007F0C02" w:rsidRPr="0053242E" w14:paraId="7D24810E" w14:textId="77777777" w:rsidTr="008A2E8C">
        <w:tc>
          <w:tcPr>
            <w:tcW w:w="562" w:type="dxa"/>
          </w:tcPr>
          <w:p w14:paraId="6653D7E8" w14:textId="77777777" w:rsidR="007F0C02" w:rsidRPr="0053242E" w:rsidRDefault="007F0C02" w:rsidP="008A2E8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3686" w:type="dxa"/>
          </w:tcPr>
          <w:p w14:paraId="398EBBF8" w14:textId="77777777" w:rsidR="007F0C02" w:rsidRPr="0053242E" w:rsidRDefault="007F0C02" w:rsidP="008A2E8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33CDE705" w14:textId="77777777" w:rsidR="007F0C02" w:rsidRPr="0053242E" w:rsidRDefault="007F0C02" w:rsidP="008A2E8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7F0C02" w:rsidRPr="0053242E" w14:paraId="675EB203" w14:textId="77777777" w:rsidTr="008A2E8C">
        <w:tc>
          <w:tcPr>
            <w:tcW w:w="562" w:type="dxa"/>
          </w:tcPr>
          <w:p w14:paraId="7C77F8E8" w14:textId="77777777" w:rsidR="007F0C02" w:rsidRPr="0053242E" w:rsidRDefault="007F0C02" w:rsidP="008A2E8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14:paraId="2194E208" w14:textId="77777777" w:rsidR="007F0C02" w:rsidRPr="0053242E" w:rsidRDefault="007F0C02" w:rsidP="008A2E8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7B00939" w14:textId="77777777" w:rsidR="007F0C02" w:rsidRPr="0053242E" w:rsidRDefault="007F0C02" w:rsidP="008A2E8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7F0C02" w:rsidRPr="0053242E" w14:paraId="1F531EB2" w14:textId="77777777" w:rsidTr="008A2E8C">
        <w:tc>
          <w:tcPr>
            <w:tcW w:w="562" w:type="dxa"/>
          </w:tcPr>
          <w:p w14:paraId="36E002EB" w14:textId="77777777" w:rsidR="007F0C02" w:rsidRPr="0053242E" w:rsidRDefault="007F0C02" w:rsidP="008A2E8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3686" w:type="dxa"/>
          </w:tcPr>
          <w:p w14:paraId="4ADCC571" w14:textId="77777777" w:rsidR="007F0C02" w:rsidRPr="0053242E" w:rsidRDefault="007F0C02" w:rsidP="008A2E8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128F5240" w14:textId="77777777" w:rsidR="007F0C02" w:rsidRPr="0053242E" w:rsidRDefault="007F0C02" w:rsidP="008A2E8C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17E734BF" w14:textId="77777777" w:rsidR="007F0C02" w:rsidRPr="0053242E" w:rsidRDefault="007F0C02" w:rsidP="007F0C02">
      <w:pPr>
        <w:spacing w:line="288" w:lineRule="auto"/>
        <w:jc w:val="center"/>
        <w:rPr>
          <w:rFonts w:cs="Arial"/>
          <w:i/>
          <w:iCs/>
          <w:sz w:val="18"/>
          <w:szCs w:val="18"/>
        </w:rPr>
      </w:pPr>
      <w:r w:rsidRPr="0053242E">
        <w:rPr>
          <w:rFonts w:cs="Arial"/>
          <w:i/>
          <w:iCs/>
          <w:sz w:val="18"/>
          <w:szCs w:val="18"/>
        </w:rPr>
        <w:t>(Tabelle bei Bedarf erweitern)</w:t>
      </w:r>
    </w:p>
    <w:p w14:paraId="1231B07A" w14:textId="1C5FB940" w:rsidR="006C1879" w:rsidRDefault="006C1879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5B578A58" w14:textId="688163B2" w:rsidR="00D82090" w:rsidRDefault="00D82090" w:rsidP="00D82090">
      <w:pPr>
        <w:pStyle w:val="FRR-berschrift-Ebene2"/>
        <w:numPr>
          <w:ilvl w:val="0"/>
          <w:numId w:val="0"/>
        </w:numPr>
        <w:ind w:left="709" w:hanging="709"/>
      </w:pPr>
      <w:bookmarkStart w:id="0" w:name="_Ref220602570"/>
      <w:bookmarkStart w:id="1" w:name="_Toc221719067"/>
      <w:bookmarkStart w:id="2" w:name="_Hlk76293951"/>
      <w:r>
        <w:lastRenderedPageBreak/>
        <w:t>Angaben zu den Eignungskriterien</w:t>
      </w:r>
      <w:bookmarkEnd w:id="0"/>
      <w:bookmarkEnd w:id="1"/>
      <w:r w:rsidR="000B5ADF">
        <w:t>:</w:t>
      </w:r>
    </w:p>
    <w:p w14:paraId="4AB3DC82" w14:textId="7FFE9492" w:rsidR="006A1F9F" w:rsidRPr="00AF17AB" w:rsidRDefault="006A1F9F" w:rsidP="00AF17AB">
      <w:pPr>
        <w:pStyle w:val="FRR-Text-Ebene0-Normal"/>
        <w:rPr>
          <w:rFonts w:asciiTheme="minorHAnsi" w:hAnsiTheme="minorHAnsi"/>
        </w:rPr>
      </w:pPr>
      <w:r w:rsidRPr="00AF17AB">
        <w:rPr>
          <w:rFonts w:asciiTheme="minorHAnsi" w:hAnsiTheme="minorHAnsi"/>
        </w:rPr>
        <w:t xml:space="preserve">Die </w:t>
      </w:r>
      <w:r w:rsidR="00AF17AB" w:rsidRPr="00AF17AB">
        <w:rPr>
          <w:rFonts w:asciiTheme="minorHAnsi" w:hAnsiTheme="minorHAnsi"/>
        </w:rPr>
        <w:t xml:space="preserve">Anforderungen sind in </w:t>
      </w:r>
      <w:r w:rsidRPr="00AF17AB">
        <w:rPr>
          <w:rFonts w:asciiTheme="minorHAnsi" w:hAnsiTheme="minorHAnsi"/>
        </w:rPr>
        <w:t>Ziff. 15 des Anschreibens zum Teilnahmewettbewerb</w:t>
      </w:r>
      <w:r w:rsidR="00AF17AB" w:rsidRPr="00AF17AB">
        <w:rPr>
          <w:rFonts w:asciiTheme="minorHAnsi" w:hAnsiTheme="minorHAnsi"/>
        </w:rPr>
        <w:t xml:space="preserve"> im Detail beschrieben.</w:t>
      </w:r>
    </w:p>
    <w:p w14:paraId="1DD08094" w14:textId="5124581A" w:rsidR="00AE6A49" w:rsidRPr="00AE6A49" w:rsidRDefault="00561290" w:rsidP="00B35757">
      <w:pPr>
        <w:pStyle w:val="FRR-berschrift-Ebene2"/>
      </w:pPr>
      <w:r w:rsidRPr="00187211">
        <w:t>Befähigung und Erlaubnis zur Berufsausübung</w:t>
      </w:r>
      <w:r>
        <w:t>, § 44 VgV</w:t>
      </w:r>
    </w:p>
    <w:tbl>
      <w:tblPr>
        <w:tblStyle w:val="Tabellenraster"/>
        <w:tblW w:w="8498" w:type="dxa"/>
        <w:tblInd w:w="711" w:type="dxa"/>
        <w:tblLook w:val="04A0" w:firstRow="1" w:lastRow="0" w:firstColumn="1" w:lastColumn="0" w:noHBand="0" w:noVBand="1"/>
      </w:tblPr>
      <w:tblGrid>
        <w:gridCol w:w="3253"/>
        <w:gridCol w:w="5245"/>
      </w:tblGrid>
      <w:tr w:rsidR="00AE6A49" w:rsidRPr="00160924" w14:paraId="203E13E4" w14:textId="77777777" w:rsidTr="00B35757">
        <w:tc>
          <w:tcPr>
            <w:tcW w:w="3253" w:type="dxa"/>
            <w:shd w:val="clear" w:color="auto" w:fill="D9D9D9" w:themeFill="background1" w:themeFillShade="D9"/>
          </w:tcPr>
          <w:p w14:paraId="43895B83" w14:textId="77777777" w:rsidR="00AE6A49" w:rsidRPr="00160924" w:rsidRDefault="00AE6A49" w:rsidP="008A2E8C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  <w:r w:rsidRPr="00160924">
              <w:rPr>
                <w:rFonts w:cs="Arial"/>
                <w:sz w:val="22"/>
                <w:szCs w:val="22"/>
              </w:rPr>
              <w:t>Angabe</w:t>
            </w:r>
          </w:p>
        </w:tc>
        <w:tc>
          <w:tcPr>
            <w:tcW w:w="5245" w:type="dxa"/>
          </w:tcPr>
          <w:p w14:paraId="078876CD" w14:textId="77777777" w:rsidR="00AE6A49" w:rsidRPr="00160924" w:rsidRDefault="00AE6A49" w:rsidP="008A2E8C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9425185" w14:textId="77777777" w:rsidR="00AE6A49" w:rsidRPr="00160924" w:rsidRDefault="00AE6A49" w:rsidP="008A2E8C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AE6A49" w:rsidRPr="00160924" w14:paraId="08886B5B" w14:textId="77777777" w:rsidTr="00B35757">
        <w:tc>
          <w:tcPr>
            <w:tcW w:w="3253" w:type="dxa"/>
            <w:shd w:val="clear" w:color="auto" w:fill="D9D9D9" w:themeFill="background1" w:themeFillShade="D9"/>
          </w:tcPr>
          <w:p w14:paraId="088DCAA1" w14:textId="77777777" w:rsidR="00AE6A49" w:rsidRPr="00160924" w:rsidRDefault="00AE6A49" w:rsidP="008A2E8C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  <w:r w:rsidRPr="00160924">
              <w:rPr>
                <w:rFonts w:cs="Arial"/>
                <w:sz w:val="22"/>
                <w:szCs w:val="22"/>
              </w:rPr>
              <w:t>Nachweis anbei als (Dateiname)</w:t>
            </w:r>
          </w:p>
        </w:tc>
        <w:tc>
          <w:tcPr>
            <w:tcW w:w="5245" w:type="dxa"/>
          </w:tcPr>
          <w:p w14:paraId="42A329D3" w14:textId="77777777" w:rsidR="00AE6A49" w:rsidRPr="00160924" w:rsidRDefault="00AE6A49" w:rsidP="008A2E8C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733496C8" w14:textId="77777777" w:rsidR="00AE6A49" w:rsidRPr="00AE6A49" w:rsidRDefault="00AE6A49" w:rsidP="00AE6A49">
      <w:pPr>
        <w:pStyle w:val="FRR-Text-Ebene1-2"/>
      </w:pPr>
    </w:p>
    <w:p w14:paraId="02FED7A5" w14:textId="77777777" w:rsidR="00B842FB" w:rsidRDefault="00B842FB" w:rsidP="00B842FB">
      <w:pPr>
        <w:pStyle w:val="FRR-berschrift-Ebene2"/>
      </w:pPr>
      <w:r w:rsidRPr="00187211">
        <w:t>Wirtschaftliche und finanzielle Leistungsfähigkeit</w:t>
      </w:r>
      <w:r>
        <w:t>, § 45 VgV</w:t>
      </w:r>
    </w:p>
    <w:p w14:paraId="515C17CF" w14:textId="39D95DFF" w:rsidR="00312FC0" w:rsidRDefault="00312FC0" w:rsidP="00312FC0">
      <w:pPr>
        <w:pStyle w:val="FRR-berschrift-Ebene3"/>
      </w:pPr>
      <w:r w:rsidRPr="00606320">
        <w:t>Mindestjahresumsatz</w:t>
      </w:r>
    </w:p>
    <w:tbl>
      <w:tblPr>
        <w:tblStyle w:val="Tabellenraster"/>
        <w:tblW w:w="8073" w:type="dxa"/>
        <w:tblInd w:w="1129" w:type="dxa"/>
        <w:tblLook w:val="04A0" w:firstRow="1" w:lastRow="0" w:firstColumn="1" w:lastColumn="0" w:noHBand="0" w:noVBand="1"/>
      </w:tblPr>
      <w:tblGrid>
        <w:gridCol w:w="2691"/>
        <w:gridCol w:w="2691"/>
        <w:gridCol w:w="2691"/>
      </w:tblGrid>
      <w:tr w:rsidR="00B35757" w:rsidRPr="00160924" w14:paraId="02FF7657" w14:textId="77777777" w:rsidTr="00B35757">
        <w:trPr>
          <w:trHeight w:val="573"/>
        </w:trPr>
        <w:tc>
          <w:tcPr>
            <w:tcW w:w="2691" w:type="dxa"/>
            <w:shd w:val="clear" w:color="auto" w:fill="D9D9D9" w:themeFill="background1" w:themeFillShade="D9"/>
          </w:tcPr>
          <w:p w14:paraId="231DE3B8" w14:textId="77777777" w:rsidR="00B35757" w:rsidRPr="00160924" w:rsidRDefault="00B35757" w:rsidP="008A2E8C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60924">
              <w:rPr>
                <w:rFonts w:cs="Arial"/>
                <w:bCs/>
                <w:sz w:val="22"/>
                <w:szCs w:val="22"/>
              </w:rPr>
              <w:t>Geschäftsjahr</w:t>
            </w:r>
          </w:p>
        </w:tc>
        <w:tc>
          <w:tcPr>
            <w:tcW w:w="2691" w:type="dxa"/>
            <w:shd w:val="clear" w:color="auto" w:fill="D9D9D9" w:themeFill="background1" w:themeFillShade="D9"/>
          </w:tcPr>
          <w:p w14:paraId="4CB5DCCA" w14:textId="584D9344" w:rsidR="00B35757" w:rsidRPr="00160924" w:rsidRDefault="00B35757" w:rsidP="008A2E8C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60924">
              <w:rPr>
                <w:rFonts w:cs="Arial"/>
                <w:bCs/>
                <w:sz w:val="22"/>
                <w:szCs w:val="22"/>
              </w:rPr>
              <w:t xml:space="preserve">(1.) Gesamtumsatz </w:t>
            </w:r>
            <w:r>
              <w:rPr>
                <w:rFonts w:cs="Arial"/>
                <w:bCs/>
                <w:sz w:val="22"/>
                <w:szCs w:val="22"/>
              </w:rPr>
              <w:t>in €</w:t>
            </w:r>
          </w:p>
        </w:tc>
        <w:tc>
          <w:tcPr>
            <w:tcW w:w="2691" w:type="dxa"/>
            <w:shd w:val="clear" w:color="auto" w:fill="D9D9D9" w:themeFill="background1" w:themeFillShade="D9"/>
          </w:tcPr>
          <w:p w14:paraId="77E40E24" w14:textId="42D880FE" w:rsidR="00B35757" w:rsidRPr="00160924" w:rsidRDefault="00B35757" w:rsidP="008A2E8C">
            <w:pPr>
              <w:spacing w:after="160" w:line="288" w:lineRule="auto"/>
              <w:rPr>
                <w:rFonts w:cs="Arial"/>
                <w:bCs/>
                <w:sz w:val="22"/>
                <w:szCs w:val="22"/>
              </w:rPr>
            </w:pPr>
            <w:r w:rsidRPr="00160924">
              <w:rPr>
                <w:rFonts w:cs="Arial"/>
                <w:bCs/>
                <w:sz w:val="22"/>
                <w:szCs w:val="22"/>
              </w:rPr>
              <w:t xml:space="preserve">(2.) Umsatz </w:t>
            </w:r>
            <w:r>
              <w:rPr>
                <w:rFonts w:cs="Arial"/>
                <w:bCs/>
                <w:sz w:val="22"/>
                <w:szCs w:val="22"/>
              </w:rPr>
              <w:t xml:space="preserve">in € </w:t>
            </w:r>
            <w:r w:rsidRPr="00160924">
              <w:rPr>
                <w:rFonts w:cs="Arial"/>
                <w:bCs/>
                <w:sz w:val="22"/>
                <w:szCs w:val="22"/>
              </w:rPr>
              <w:t>im Tätigkeitsbereich des Auftrags</w:t>
            </w:r>
          </w:p>
        </w:tc>
      </w:tr>
      <w:tr w:rsidR="00B35757" w:rsidRPr="00160924" w14:paraId="7BC92E9F" w14:textId="77777777" w:rsidTr="00B35757">
        <w:trPr>
          <w:trHeight w:val="272"/>
        </w:trPr>
        <w:tc>
          <w:tcPr>
            <w:tcW w:w="2691" w:type="dxa"/>
          </w:tcPr>
          <w:p w14:paraId="1D6B9371" w14:textId="77777777" w:rsidR="00B35757" w:rsidRPr="00160924" w:rsidRDefault="00B35757" w:rsidP="008A2E8C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4304137F" w14:textId="77777777" w:rsidR="00B35757" w:rsidRPr="00160924" w:rsidRDefault="00B35757" w:rsidP="008A2E8C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0E6CB785" w14:textId="77777777" w:rsidR="00B35757" w:rsidRPr="00160924" w:rsidRDefault="00B35757" w:rsidP="008A2E8C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</w:tr>
      <w:tr w:rsidR="00B35757" w:rsidRPr="00160924" w14:paraId="4A859732" w14:textId="77777777" w:rsidTr="00B35757">
        <w:trPr>
          <w:trHeight w:val="272"/>
        </w:trPr>
        <w:tc>
          <w:tcPr>
            <w:tcW w:w="2691" w:type="dxa"/>
          </w:tcPr>
          <w:p w14:paraId="700E8AA3" w14:textId="77777777" w:rsidR="00B35757" w:rsidRPr="00160924" w:rsidRDefault="00B35757" w:rsidP="008A2E8C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78E9793C" w14:textId="77777777" w:rsidR="00B35757" w:rsidRPr="00160924" w:rsidRDefault="00B35757" w:rsidP="008A2E8C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2FDCF3E6" w14:textId="77777777" w:rsidR="00B35757" w:rsidRPr="00160924" w:rsidRDefault="00B35757" w:rsidP="008A2E8C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</w:tr>
      <w:tr w:rsidR="00B35757" w:rsidRPr="00160924" w14:paraId="04C8FD42" w14:textId="77777777" w:rsidTr="00B35757">
        <w:trPr>
          <w:trHeight w:val="272"/>
        </w:trPr>
        <w:tc>
          <w:tcPr>
            <w:tcW w:w="2691" w:type="dxa"/>
          </w:tcPr>
          <w:p w14:paraId="02062E70" w14:textId="77777777" w:rsidR="00B35757" w:rsidRPr="00160924" w:rsidRDefault="00B35757" w:rsidP="008A2E8C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423026ED" w14:textId="77777777" w:rsidR="00B35757" w:rsidRPr="00160924" w:rsidRDefault="00B35757" w:rsidP="008A2E8C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4C521A55" w14:textId="77777777" w:rsidR="00B35757" w:rsidRPr="00160924" w:rsidRDefault="00B35757" w:rsidP="008A2E8C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</w:tr>
    </w:tbl>
    <w:p w14:paraId="18B6AE1F" w14:textId="77777777" w:rsidR="002234BC" w:rsidRPr="002234BC" w:rsidRDefault="002234BC" w:rsidP="002234BC">
      <w:pPr>
        <w:pStyle w:val="FRR-Text-Ebene3"/>
      </w:pPr>
    </w:p>
    <w:p w14:paraId="2BFEA034" w14:textId="77777777" w:rsidR="00110D91" w:rsidRDefault="00110D91">
      <w:pPr>
        <w:rPr>
          <w:rFonts w:asciiTheme="majorHAnsi" w:eastAsiaTheme="majorEastAsia" w:hAnsiTheme="majorHAnsi" w:cstheme="majorBidi"/>
          <w:color w:val="1A1D55"/>
          <w:sz w:val="28"/>
          <w:szCs w:val="28"/>
        </w:rPr>
      </w:pPr>
      <w:r>
        <w:br w:type="page"/>
      </w:r>
    </w:p>
    <w:p w14:paraId="095C7ABF" w14:textId="00E6A96E" w:rsidR="00C16781" w:rsidRDefault="00C16781" w:rsidP="00C16781">
      <w:pPr>
        <w:pStyle w:val="FRR-berschrift-Ebene2"/>
      </w:pPr>
      <w:r w:rsidRPr="00187211">
        <w:lastRenderedPageBreak/>
        <w:t>Technische und berufliche Leistungsfähigkeit</w:t>
      </w:r>
    </w:p>
    <w:p w14:paraId="6BB5114B" w14:textId="7D097B40" w:rsidR="008827B7" w:rsidRDefault="008827B7" w:rsidP="008827B7">
      <w:pPr>
        <w:pStyle w:val="FRR-berschrift-Ebene3"/>
      </w:pPr>
      <w:bookmarkStart w:id="3" w:name="_Ref220603493"/>
      <w:r>
        <w:t>Geeignete Referenzen</w:t>
      </w:r>
      <w:bookmarkEnd w:id="3"/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3828"/>
        <w:gridCol w:w="3260"/>
        <w:gridCol w:w="1276"/>
        <w:gridCol w:w="1275"/>
      </w:tblGrid>
      <w:tr w:rsidR="005064F6" w:rsidRPr="00A52E10" w14:paraId="4551FFFE" w14:textId="77777777" w:rsidTr="00975C5A">
        <w:trPr>
          <w:trHeight w:val="284"/>
          <w:tblHeader/>
        </w:trPr>
        <w:tc>
          <w:tcPr>
            <w:tcW w:w="7088" w:type="dxa"/>
            <w:gridSpan w:val="2"/>
            <w:shd w:val="clear" w:color="auto" w:fill="D9D9D9" w:themeFill="background1" w:themeFillShade="D9"/>
            <w:vAlign w:val="center"/>
          </w:tcPr>
          <w:p w14:paraId="777F2168" w14:textId="77777777" w:rsidR="005064F6" w:rsidRPr="006C1879" w:rsidRDefault="005064F6" w:rsidP="0092159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5E2C20A0" w14:textId="5DD4066C" w:rsidR="005064F6" w:rsidRPr="006C1879" w:rsidRDefault="005064F6" w:rsidP="0092159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C1879">
              <w:rPr>
                <w:rFonts w:cs="Arial"/>
                <w:b/>
                <w:sz w:val="22"/>
                <w:szCs w:val="22"/>
              </w:rPr>
              <w:t>Referenz</w:t>
            </w:r>
          </w:p>
          <w:p w14:paraId="3ECD6DD3" w14:textId="17876455" w:rsidR="005064F6" w:rsidRPr="006C1879" w:rsidRDefault="005064F6" w:rsidP="0092159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0E36815" w14:textId="1880D70D" w:rsidR="005064F6" w:rsidRPr="006C1879" w:rsidRDefault="005064F6" w:rsidP="0092159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C1879">
              <w:rPr>
                <w:rFonts w:cs="Arial"/>
                <w:b/>
                <w:sz w:val="22"/>
                <w:szCs w:val="22"/>
              </w:rPr>
              <w:t>Nr.</w:t>
            </w:r>
          </w:p>
        </w:tc>
        <w:tc>
          <w:tcPr>
            <w:tcW w:w="1275" w:type="dxa"/>
            <w:vAlign w:val="center"/>
          </w:tcPr>
          <w:p w14:paraId="4DB21EBC" w14:textId="16E76974" w:rsidR="005064F6" w:rsidRPr="006C1879" w:rsidRDefault="005064F6" w:rsidP="00B12192">
            <w:pPr>
              <w:spacing w:line="312" w:lineRule="auto"/>
              <w:jc w:val="center"/>
              <w:rPr>
                <w:rFonts w:cs="Arial"/>
                <w:sz w:val="22"/>
                <w:szCs w:val="22"/>
              </w:rPr>
            </w:pPr>
            <w:r w:rsidRPr="006C1879">
              <w:rPr>
                <w:rFonts w:cs="Arial"/>
                <w:b/>
                <w:sz w:val="22"/>
                <w:szCs w:val="22"/>
              </w:rPr>
              <w:t>1</w:t>
            </w:r>
          </w:p>
        </w:tc>
      </w:tr>
      <w:tr w:rsidR="00103451" w:rsidRPr="00A52E10" w14:paraId="601A3604" w14:textId="77777777" w:rsidTr="00975C5A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75D68A1D" w14:textId="6AD285F2" w:rsidR="00103451" w:rsidRPr="006C1879" w:rsidRDefault="00C3659C" w:rsidP="00443584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6C1879">
              <w:rPr>
                <w:rFonts w:cs="Arial"/>
                <w:bCs/>
                <w:sz w:val="22"/>
                <w:szCs w:val="22"/>
              </w:rPr>
              <w:t>Referenzkunde</w:t>
            </w:r>
          </w:p>
        </w:tc>
        <w:tc>
          <w:tcPr>
            <w:tcW w:w="5811" w:type="dxa"/>
            <w:gridSpan w:val="3"/>
          </w:tcPr>
          <w:p w14:paraId="427D6861" w14:textId="77777777" w:rsidR="00103451" w:rsidRPr="006C1879" w:rsidRDefault="00103451" w:rsidP="008A2E8C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103451" w:rsidRPr="00A52E10" w14:paraId="3B50B239" w14:textId="77777777" w:rsidTr="00975C5A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314159E7" w14:textId="77777777" w:rsidR="00103451" w:rsidRPr="006C1879" w:rsidRDefault="00103451" w:rsidP="00443584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6C1879">
              <w:rPr>
                <w:rFonts w:cs="Arial"/>
                <w:bCs/>
                <w:sz w:val="22"/>
                <w:szCs w:val="22"/>
              </w:rPr>
              <w:t>Ansprechpartner Referenzkunde</w:t>
            </w:r>
          </w:p>
          <w:p w14:paraId="3322AEF0" w14:textId="77777777" w:rsidR="00103451" w:rsidRPr="006C1879" w:rsidRDefault="00103451" w:rsidP="00443584">
            <w:pPr>
              <w:pStyle w:val="Listenabsatz"/>
              <w:numPr>
                <w:ilvl w:val="2"/>
                <w:numId w:val="3"/>
              </w:numPr>
              <w:spacing w:line="312" w:lineRule="auto"/>
              <w:ind w:left="283" w:hanging="283"/>
              <w:rPr>
                <w:rFonts w:cs="Arial"/>
                <w:bCs/>
                <w:sz w:val="22"/>
                <w:szCs w:val="22"/>
              </w:rPr>
            </w:pPr>
            <w:r w:rsidRPr="006C1879">
              <w:rPr>
                <w:rFonts w:cs="Arial"/>
                <w:bCs/>
                <w:sz w:val="22"/>
                <w:szCs w:val="22"/>
              </w:rPr>
              <w:t>Name</w:t>
            </w:r>
          </w:p>
          <w:p w14:paraId="4A97EAB6" w14:textId="38EF541D" w:rsidR="00103451" w:rsidRPr="006C1879" w:rsidRDefault="00103451" w:rsidP="00443584">
            <w:pPr>
              <w:pStyle w:val="Listenabsatz"/>
              <w:numPr>
                <w:ilvl w:val="2"/>
                <w:numId w:val="3"/>
              </w:numPr>
              <w:spacing w:line="312" w:lineRule="auto"/>
              <w:ind w:left="283" w:hanging="283"/>
              <w:rPr>
                <w:rFonts w:cs="Arial"/>
                <w:bCs/>
                <w:sz w:val="22"/>
                <w:szCs w:val="22"/>
              </w:rPr>
            </w:pPr>
            <w:r w:rsidRPr="006C1879">
              <w:rPr>
                <w:rFonts w:cs="Arial"/>
                <w:bCs/>
                <w:sz w:val="22"/>
                <w:szCs w:val="22"/>
              </w:rPr>
              <w:t>Telefonnummer / E-Mail-Adresse</w:t>
            </w:r>
          </w:p>
        </w:tc>
        <w:tc>
          <w:tcPr>
            <w:tcW w:w="5811" w:type="dxa"/>
            <w:gridSpan w:val="3"/>
          </w:tcPr>
          <w:p w14:paraId="41141AB0" w14:textId="77777777" w:rsidR="00103451" w:rsidRPr="006C1879" w:rsidRDefault="00103451" w:rsidP="008A2E8C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103451" w:rsidRPr="00A52E10" w14:paraId="099BFFEE" w14:textId="77777777" w:rsidTr="00975C5A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30A228AC" w14:textId="77777777" w:rsidR="00E4283B" w:rsidRDefault="00103451" w:rsidP="00443584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2724A2">
              <w:rPr>
                <w:rFonts w:cs="Arial"/>
                <w:bCs/>
                <w:sz w:val="22"/>
                <w:szCs w:val="22"/>
              </w:rPr>
              <w:t>Erbringungszeitraum</w:t>
            </w:r>
          </w:p>
          <w:p w14:paraId="21D1F7D8" w14:textId="444D6380" w:rsidR="00103451" w:rsidRPr="00E4283B" w:rsidRDefault="00E4283B" w:rsidP="00E4283B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26" w:hanging="326"/>
              <w:rPr>
                <w:rFonts w:cs="Arial"/>
                <w:bCs/>
                <w:sz w:val="22"/>
                <w:szCs w:val="22"/>
              </w:rPr>
            </w:pPr>
            <w:r w:rsidRPr="00E4283B">
              <w:rPr>
                <w:rFonts w:cs="Arial"/>
                <w:bCs/>
                <w:sz w:val="22"/>
                <w:szCs w:val="22"/>
              </w:rPr>
              <w:t>Lieferung und Montage</w:t>
            </w:r>
          </w:p>
        </w:tc>
        <w:tc>
          <w:tcPr>
            <w:tcW w:w="5811" w:type="dxa"/>
            <w:gridSpan w:val="3"/>
          </w:tcPr>
          <w:p w14:paraId="0F1DE9B8" w14:textId="77777777" w:rsidR="00103451" w:rsidRPr="006C1879" w:rsidRDefault="00103451" w:rsidP="008A2E8C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05127C" w:rsidRPr="00A52E10" w14:paraId="2572489C" w14:textId="77777777" w:rsidTr="00975C5A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549F2A66" w14:textId="77777777" w:rsidR="00E4283B" w:rsidRPr="00110D91" w:rsidRDefault="00E4283B" w:rsidP="00E4283B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110D91">
              <w:rPr>
                <w:rFonts w:cs="Arial"/>
                <w:bCs/>
                <w:sz w:val="22"/>
                <w:szCs w:val="22"/>
              </w:rPr>
              <w:t>Erbringungszeitraum</w:t>
            </w:r>
          </w:p>
          <w:p w14:paraId="09618458" w14:textId="580F8A62" w:rsidR="0005127C" w:rsidRPr="00110D91" w:rsidRDefault="00E4283B" w:rsidP="00E4283B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26" w:hanging="326"/>
              <w:rPr>
                <w:rFonts w:cs="Arial"/>
                <w:bCs/>
                <w:sz w:val="22"/>
                <w:szCs w:val="22"/>
              </w:rPr>
            </w:pPr>
            <w:r w:rsidRPr="00110D91">
              <w:rPr>
                <w:rFonts w:cs="Arial"/>
                <w:bCs/>
                <w:sz w:val="22"/>
                <w:szCs w:val="22"/>
              </w:rPr>
              <w:t>Wartung</w:t>
            </w:r>
          </w:p>
        </w:tc>
        <w:tc>
          <w:tcPr>
            <w:tcW w:w="5811" w:type="dxa"/>
            <w:gridSpan w:val="3"/>
          </w:tcPr>
          <w:p w14:paraId="7D1EE634" w14:textId="77777777" w:rsidR="0005127C" w:rsidRPr="006C1879" w:rsidRDefault="0005127C" w:rsidP="008A2E8C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05127C" w:rsidRPr="00A52E10" w14:paraId="76B5682C" w14:textId="77777777" w:rsidTr="00975C5A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0185CB34" w14:textId="77777777" w:rsidR="00110D91" w:rsidRPr="00110D91" w:rsidRDefault="00E4283B" w:rsidP="00110D91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110D91">
              <w:rPr>
                <w:rFonts w:cs="Arial"/>
                <w:bCs/>
                <w:sz w:val="22"/>
                <w:szCs w:val="22"/>
              </w:rPr>
              <w:t>Beschreibung Leistungsumfang</w:t>
            </w:r>
          </w:p>
          <w:p w14:paraId="0E7D365B" w14:textId="15416D8C" w:rsidR="00110D91" w:rsidRPr="00110D91" w:rsidRDefault="00110D91" w:rsidP="00110D91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26" w:hanging="326"/>
              <w:rPr>
                <w:rFonts w:cs="Arial"/>
                <w:bCs/>
                <w:sz w:val="22"/>
                <w:szCs w:val="22"/>
              </w:rPr>
            </w:pPr>
            <w:r w:rsidRPr="00110D91">
              <w:rPr>
                <w:rFonts w:cs="Arial"/>
                <w:bCs/>
                <w:sz w:val="22"/>
                <w:szCs w:val="22"/>
              </w:rPr>
              <w:t>Lieferung und Montage</w:t>
            </w:r>
          </w:p>
        </w:tc>
        <w:tc>
          <w:tcPr>
            <w:tcW w:w="5811" w:type="dxa"/>
            <w:gridSpan w:val="3"/>
          </w:tcPr>
          <w:p w14:paraId="749AEE50" w14:textId="77777777" w:rsidR="0005127C" w:rsidRPr="006C1879" w:rsidRDefault="0005127C" w:rsidP="008A2E8C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2724A2" w:rsidRPr="00A52E10" w14:paraId="48A11C79" w14:textId="77777777" w:rsidTr="00975C5A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51565F73" w14:textId="77777777" w:rsidR="00110D91" w:rsidRPr="00110D91" w:rsidRDefault="00110D91" w:rsidP="00110D91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110D91">
              <w:rPr>
                <w:rFonts w:cs="Arial"/>
                <w:bCs/>
                <w:sz w:val="22"/>
                <w:szCs w:val="22"/>
              </w:rPr>
              <w:t>Beschreibung Leistungsumfang</w:t>
            </w:r>
          </w:p>
          <w:p w14:paraId="7044B1DF" w14:textId="216892F2" w:rsidR="002724A2" w:rsidRPr="00110D91" w:rsidRDefault="00110D91" w:rsidP="00110D91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26" w:hanging="326"/>
              <w:rPr>
                <w:rFonts w:cs="Arial"/>
                <w:bCs/>
                <w:sz w:val="22"/>
                <w:szCs w:val="22"/>
              </w:rPr>
            </w:pPr>
            <w:r w:rsidRPr="00110D91">
              <w:rPr>
                <w:rFonts w:cs="Arial"/>
                <w:bCs/>
                <w:sz w:val="22"/>
                <w:szCs w:val="22"/>
              </w:rPr>
              <w:t>Wartung</w:t>
            </w:r>
          </w:p>
        </w:tc>
        <w:tc>
          <w:tcPr>
            <w:tcW w:w="5811" w:type="dxa"/>
            <w:gridSpan w:val="3"/>
          </w:tcPr>
          <w:p w14:paraId="1668AC27" w14:textId="77777777" w:rsidR="002724A2" w:rsidRPr="006C1879" w:rsidRDefault="002724A2" w:rsidP="008A2E8C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103451" w:rsidRPr="00A52E10" w14:paraId="44C0602B" w14:textId="77777777" w:rsidTr="00975C5A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342AD5D0" w14:textId="2DB54FB8" w:rsidR="00103451" w:rsidRPr="006C1879" w:rsidRDefault="00103451" w:rsidP="00683D8E">
            <w:pPr>
              <w:spacing w:line="312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6C1879">
              <w:rPr>
                <w:rFonts w:cs="Arial"/>
                <w:bCs/>
                <w:sz w:val="22"/>
                <w:szCs w:val="22"/>
              </w:rPr>
              <w:t>Weitere Beschreibung (optional)</w:t>
            </w:r>
          </w:p>
        </w:tc>
        <w:tc>
          <w:tcPr>
            <w:tcW w:w="5811" w:type="dxa"/>
            <w:gridSpan w:val="3"/>
          </w:tcPr>
          <w:p w14:paraId="0289714B" w14:textId="77777777" w:rsidR="00103451" w:rsidRPr="006C1879" w:rsidRDefault="00103451" w:rsidP="008A2E8C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DCBF69A" w14:textId="77777777" w:rsidR="00103451" w:rsidRPr="006C1879" w:rsidRDefault="00103451" w:rsidP="008A2E8C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7CC68AEA" w14:textId="77777777" w:rsidR="002B0F45" w:rsidRDefault="002B0F45">
      <w:r>
        <w:br w:type="page"/>
      </w: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3828"/>
        <w:gridCol w:w="3260"/>
        <w:gridCol w:w="1276"/>
        <w:gridCol w:w="1275"/>
      </w:tblGrid>
      <w:tr w:rsidR="00F40712" w:rsidRPr="00A52E10" w14:paraId="1825C290" w14:textId="77777777" w:rsidTr="001B32A1">
        <w:trPr>
          <w:trHeight w:val="284"/>
          <w:tblHeader/>
        </w:trPr>
        <w:tc>
          <w:tcPr>
            <w:tcW w:w="7088" w:type="dxa"/>
            <w:gridSpan w:val="2"/>
            <w:shd w:val="clear" w:color="auto" w:fill="D9D9D9" w:themeFill="background1" w:themeFillShade="D9"/>
            <w:vAlign w:val="center"/>
          </w:tcPr>
          <w:p w14:paraId="58426F50" w14:textId="77777777" w:rsidR="00F40712" w:rsidRPr="006C1879" w:rsidRDefault="00F40712" w:rsidP="001B32A1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07B52B2E" w14:textId="77777777" w:rsidR="00F40712" w:rsidRPr="006C1879" w:rsidRDefault="00F40712" w:rsidP="001B32A1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C1879">
              <w:rPr>
                <w:rFonts w:cs="Arial"/>
                <w:b/>
                <w:sz w:val="22"/>
                <w:szCs w:val="22"/>
              </w:rPr>
              <w:t>Referenz</w:t>
            </w:r>
          </w:p>
          <w:p w14:paraId="4C463264" w14:textId="77777777" w:rsidR="00F40712" w:rsidRPr="006C1879" w:rsidRDefault="00F40712" w:rsidP="001B32A1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C080663" w14:textId="77777777" w:rsidR="00F40712" w:rsidRPr="006C1879" w:rsidRDefault="00F40712" w:rsidP="001B32A1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C1879">
              <w:rPr>
                <w:rFonts w:cs="Arial"/>
                <w:b/>
                <w:sz w:val="22"/>
                <w:szCs w:val="22"/>
              </w:rPr>
              <w:t>Nr.</w:t>
            </w:r>
          </w:p>
        </w:tc>
        <w:tc>
          <w:tcPr>
            <w:tcW w:w="1275" w:type="dxa"/>
            <w:vAlign w:val="center"/>
          </w:tcPr>
          <w:p w14:paraId="1AE9D890" w14:textId="2D4BAD42" w:rsidR="00F40712" w:rsidRPr="006C1879" w:rsidRDefault="00F40712" w:rsidP="001B32A1">
            <w:pPr>
              <w:spacing w:line="312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</w:tr>
      <w:tr w:rsidR="00F40712" w:rsidRPr="00A52E10" w14:paraId="5245620C" w14:textId="77777777" w:rsidTr="001B32A1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7BA5D544" w14:textId="77777777" w:rsidR="00F40712" w:rsidRPr="006C1879" w:rsidRDefault="00F40712" w:rsidP="001B32A1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6C1879">
              <w:rPr>
                <w:rFonts w:cs="Arial"/>
                <w:bCs/>
                <w:sz w:val="22"/>
                <w:szCs w:val="22"/>
              </w:rPr>
              <w:t>Referenzkunde</w:t>
            </w:r>
          </w:p>
        </w:tc>
        <w:tc>
          <w:tcPr>
            <w:tcW w:w="5811" w:type="dxa"/>
            <w:gridSpan w:val="3"/>
          </w:tcPr>
          <w:p w14:paraId="23F3926F" w14:textId="77777777" w:rsidR="00F40712" w:rsidRPr="006C1879" w:rsidRDefault="00F40712" w:rsidP="001B32A1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F40712" w:rsidRPr="00A52E10" w14:paraId="204208FC" w14:textId="77777777" w:rsidTr="001B32A1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4ACF4944" w14:textId="77777777" w:rsidR="00F40712" w:rsidRPr="006C1879" w:rsidRDefault="00F40712" w:rsidP="001B32A1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6C1879">
              <w:rPr>
                <w:rFonts w:cs="Arial"/>
                <w:bCs/>
                <w:sz w:val="22"/>
                <w:szCs w:val="22"/>
              </w:rPr>
              <w:t>Ansprechpartner Referenzkunde</w:t>
            </w:r>
          </w:p>
          <w:p w14:paraId="0D3A868E" w14:textId="77777777" w:rsidR="00F40712" w:rsidRPr="006C1879" w:rsidRDefault="00F40712" w:rsidP="001B32A1">
            <w:pPr>
              <w:pStyle w:val="Listenabsatz"/>
              <w:numPr>
                <w:ilvl w:val="2"/>
                <w:numId w:val="3"/>
              </w:numPr>
              <w:spacing w:line="312" w:lineRule="auto"/>
              <w:ind w:left="283" w:hanging="283"/>
              <w:rPr>
                <w:rFonts w:cs="Arial"/>
                <w:bCs/>
                <w:sz w:val="22"/>
                <w:szCs w:val="22"/>
              </w:rPr>
            </w:pPr>
            <w:r w:rsidRPr="006C1879">
              <w:rPr>
                <w:rFonts w:cs="Arial"/>
                <w:bCs/>
                <w:sz w:val="22"/>
                <w:szCs w:val="22"/>
              </w:rPr>
              <w:t>Name</w:t>
            </w:r>
          </w:p>
          <w:p w14:paraId="1948A8B1" w14:textId="77777777" w:rsidR="00F40712" w:rsidRPr="006C1879" w:rsidRDefault="00F40712" w:rsidP="001B32A1">
            <w:pPr>
              <w:pStyle w:val="Listenabsatz"/>
              <w:numPr>
                <w:ilvl w:val="2"/>
                <w:numId w:val="3"/>
              </w:numPr>
              <w:spacing w:line="312" w:lineRule="auto"/>
              <w:ind w:left="283" w:hanging="283"/>
              <w:rPr>
                <w:rFonts w:cs="Arial"/>
                <w:bCs/>
                <w:sz w:val="22"/>
                <w:szCs w:val="22"/>
              </w:rPr>
            </w:pPr>
            <w:r w:rsidRPr="006C1879">
              <w:rPr>
                <w:rFonts w:cs="Arial"/>
                <w:bCs/>
                <w:sz w:val="22"/>
                <w:szCs w:val="22"/>
              </w:rPr>
              <w:t>Telefonnummer / E-Mail-Adresse</w:t>
            </w:r>
          </w:p>
        </w:tc>
        <w:tc>
          <w:tcPr>
            <w:tcW w:w="5811" w:type="dxa"/>
            <w:gridSpan w:val="3"/>
          </w:tcPr>
          <w:p w14:paraId="137C3D22" w14:textId="77777777" w:rsidR="00F40712" w:rsidRPr="006C1879" w:rsidRDefault="00F40712" w:rsidP="001B32A1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F40712" w:rsidRPr="00A52E10" w14:paraId="5B30CA09" w14:textId="77777777" w:rsidTr="001B32A1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205F77E7" w14:textId="77777777" w:rsidR="00F40712" w:rsidRDefault="00F40712" w:rsidP="001B32A1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2724A2">
              <w:rPr>
                <w:rFonts w:cs="Arial"/>
                <w:bCs/>
                <w:sz w:val="22"/>
                <w:szCs w:val="22"/>
              </w:rPr>
              <w:t>Erbringungszeitraum</w:t>
            </w:r>
          </w:p>
          <w:p w14:paraId="09878FEB" w14:textId="77777777" w:rsidR="00F40712" w:rsidRPr="00E4283B" w:rsidRDefault="00F40712" w:rsidP="001B32A1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26" w:hanging="326"/>
              <w:rPr>
                <w:rFonts w:cs="Arial"/>
                <w:bCs/>
                <w:sz w:val="22"/>
                <w:szCs w:val="22"/>
              </w:rPr>
            </w:pPr>
            <w:r w:rsidRPr="00E4283B">
              <w:rPr>
                <w:rFonts w:cs="Arial"/>
                <w:bCs/>
                <w:sz w:val="22"/>
                <w:szCs w:val="22"/>
              </w:rPr>
              <w:t>Lieferung und Montage</w:t>
            </w:r>
          </w:p>
        </w:tc>
        <w:tc>
          <w:tcPr>
            <w:tcW w:w="5811" w:type="dxa"/>
            <w:gridSpan w:val="3"/>
          </w:tcPr>
          <w:p w14:paraId="30A8EA49" w14:textId="77777777" w:rsidR="00F40712" w:rsidRPr="006C1879" w:rsidRDefault="00F40712" w:rsidP="001B32A1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F40712" w:rsidRPr="00A52E10" w14:paraId="416A155E" w14:textId="77777777" w:rsidTr="001B32A1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79C39B1A" w14:textId="77777777" w:rsidR="00F40712" w:rsidRPr="00110D91" w:rsidRDefault="00F40712" w:rsidP="001B32A1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110D91">
              <w:rPr>
                <w:rFonts w:cs="Arial"/>
                <w:bCs/>
                <w:sz w:val="22"/>
                <w:szCs w:val="22"/>
              </w:rPr>
              <w:t>Erbringungszeitraum</w:t>
            </w:r>
          </w:p>
          <w:p w14:paraId="60221A7F" w14:textId="77777777" w:rsidR="00F40712" w:rsidRPr="00110D91" w:rsidRDefault="00F40712" w:rsidP="001B32A1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26" w:hanging="326"/>
              <w:rPr>
                <w:rFonts w:cs="Arial"/>
                <w:bCs/>
                <w:sz w:val="22"/>
                <w:szCs w:val="22"/>
              </w:rPr>
            </w:pPr>
            <w:r w:rsidRPr="00110D91">
              <w:rPr>
                <w:rFonts w:cs="Arial"/>
                <w:bCs/>
                <w:sz w:val="22"/>
                <w:szCs w:val="22"/>
              </w:rPr>
              <w:t>Wartung</w:t>
            </w:r>
          </w:p>
        </w:tc>
        <w:tc>
          <w:tcPr>
            <w:tcW w:w="5811" w:type="dxa"/>
            <w:gridSpan w:val="3"/>
          </w:tcPr>
          <w:p w14:paraId="175F631D" w14:textId="77777777" w:rsidR="00F40712" w:rsidRPr="006C1879" w:rsidRDefault="00F40712" w:rsidP="001B32A1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F40712" w:rsidRPr="00A52E10" w14:paraId="30E5168D" w14:textId="77777777" w:rsidTr="001B32A1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1DC29C14" w14:textId="77777777" w:rsidR="00F40712" w:rsidRPr="00110D91" w:rsidRDefault="00F40712" w:rsidP="001B32A1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110D91">
              <w:rPr>
                <w:rFonts w:cs="Arial"/>
                <w:bCs/>
                <w:sz w:val="22"/>
                <w:szCs w:val="22"/>
              </w:rPr>
              <w:t>Beschreibung Leistungsumfang</w:t>
            </w:r>
          </w:p>
          <w:p w14:paraId="4DEA7871" w14:textId="77777777" w:rsidR="00F40712" w:rsidRPr="00110D91" w:rsidRDefault="00F40712" w:rsidP="001B32A1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26" w:hanging="326"/>
              <w:rPr>
                <w:rFonts w:cs="Arial"/>
                <w:bCs/>
                <w:sz w:val="22"/>
                <w:szCs w:val="22"/>
              </w:rPr>
            </w:pPr>
            <w:r w:rsidRPr="00110D91">
              <w:rPr>
                <w:rFonts w:cs="Arial"/>
                <w:bCs/>
                <w:sz w:val="22"/>
                <w:szCs w:val="22"/>
              </w:rPr>
              <w:t>Lieferung und Montage</w:t>
            </w:r>
          </w:p>
        </w:tc>
        <w:tc>
          <w:tcPr>
            <w:tcW w:w="5811" w:type="dxa"/>
            <w:gridSpan w:val="3"/>
          </w:tcPr>
          <w:p w14:paraId="371B6456" w14:textId="77777777" w:rsidR="00F40712" w:rsidRPr="006C1879" w:rsidRDefault="00F40712" w:rsidP="001B32A1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F40712" w:rsidRPr="00A52E10" w14:paraId="3E341DDB" w14:textId="77777777" w:rsidTr="001B32A1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5F9EFADC" w14:textId="77777777" w:rsidR="00F40712" w:rsidRPr="00110D91" w:rsidRDefault="00F40712" w:rsidP="001B32A1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110D91">
              <w:rPr>
                <w:rFonts w:cs="Arial"/>
                <w:bCs/>
                <w:sz w:val="22"/>
                <w:szCs w:val="22"/>
              </w:rPr>
              <w:t>Beschreibung Leistungsumfang</w:t>
            </w:r>
          </w:p>
          <w:p w14:paraId="710AA961" w14:textId="77777777" w:rsidR="00F40712" w:rsidRPr="00110D91" w:rsidRDefault="00F40712" w:rsidP="001B32A1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26" w:hanging="326"/>
              <w:rPr>
                <w:rFonts w:cs="Arial"/>
                <w:bCs/>
                <w:sz w:val="22"/>
                <w:szCs w:val="22"/>
              </w:rPr>
            </w:pPr>
            <w:r w:rsidRPr="00110D91">
              <w:rPr>
                <w:rFonts w:cs="Arial"/>
                <w:bCs/>
                <w:sz w:val="22"/>
                <w:szCs w:val="22"/>
              </w:rPr>
              <w:t>Wartung</w:t>
            </w:r>
          </w:p>
        </w:tc>
        <w:tc>
          <w:tcPr>
            <w:tcW w:w="5811" w:type="dxa"/>
            <w:gridSpan w:val="3"/>
          </w:tcPr>
          <w:p w14:paraId="4110D7D0" w14:textId="77777777" w:rsidR="00F40712" w:rsidRPr="006C1879" w:rsidRDefault="00F40712" w:rsidP="001B32A1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F40712" w:rsidRPr="00A52E10" w14:paraId="68F2791C" w14:textId="77777777" w:rsidTr="001B32A1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706A257C" w14:textId="77777777" w:rsidR="00F40712" w:rsidRPr="006C1879" w:rsidRDefault="00F40712" w:rsidP="001B32A1">
            <w:pPr>
              <w:spacing w:line="312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6C1879">
              <w:rPr>
                <w:rFonts w:cs="Arial"/>
                <w:bCs/>
                <w:sz w:val="22"/>
                <w:szCs w:val="22"/>
              </w:rPr>
              <w:t>Weitere Beschreibung (optional)</w:t>
            </w:r>
          </w:p>
        </w:tc>
        <w:tc>
          <w:tcPr>
            <w:tcW w:w="5811" w:type="dxa"/>
            <w:gridSpan w:val="3"/>
          </w:tcPr>
          <w:p w14:paraId="332CF877" w14:textId="77777777" w:rsidR="00F40712" w:rsidRPr="006C1879" w:rsidRDefault="00F40712" w:rsidP="001B32A1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F44AECB" w14:textId="77777777" w:rsidR="00F40712" w:rsidRPr="006C1879" w:rsidRDefault="00F40712" w:rsidP="001B32A1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1804F7D0" w14:textId="77777777" w:rsidR="003C5781" w:rsidRDefault="003C5781">
      <w:pPr>
        <w:rPr>
          <w:rFonts w:ascii="Garamond" w:hAnsi="Garamond" w:cs="Futura Medium"/>
          <w:sz w:val="22"/>
          <w:szCs w:val="22"/>
        </w:rPr>
      </w:pPr>
      <w:r>
        <w:rPr>
          <w:rFonts w:ascii="Garamond" w:hAnsi="Garamond" w:cs="Futura Medium"/>
          <w:sz w:val="22"/>
          <w:szCs w:val="22"/>
        </w:rPr>
        <w:br w:type="page"/>
      </w:r>
    </w:p>
    <w:p w14:paraId="0DD81D8F" w14:textId="77777777" w:rsidR="00F40712" w:rsidRDefault="00F40712">
      <w:pPr>
        <w:rPr>
          <w:rFonts w:ascii="Garamond" w:hAnsi="Garamond" w:cs="Futura Medium"/>
          <w:sz w:val="22"/>
          <w:szCs w:val="22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3828"/>
        <w:gridCol w:w="3260"/>
        <w:gridCol w:w="1276"/>
        <w:gridCol w:w="1275"/>
      </w:tblGrid>
      <w:tr w:rsidR="00F40712" w:rsidRPr="00A52E10" w14:paraId="5C12FDB1" w14:textId="77777777" w:rsidTr="001B32A1">
        <w:trPr>
          <w:trHeight w:val="284"/>
          <w:tblHeader/>
        </w:trPr>
        <w:tc>
          <w:tcPr>
            <w:tcW w:w="7088" w:type="dxa"/>
            <w:gridSpan w:val="2"/>
            <w:shd w:val="clear" w:color="auto" w:fill="D9D9D9" w:themeFill="background1" w:themeFillShade="D9"/>
            <w:vAlign w:val="center"/>
          </w:tcPr>
          <w:p w14:paraId="45596E68" w14:textId="77777777" w:rsidR="00F40712" w:rsidRPr="006C1879" w:rsidRDefault="00F40712" w:rsidP="001B32A1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12ED6985" w14:textId="77777777" w:rsidR="00F40712" w:rsidRPr="006C1879" w:rsidRDefault="00F40712" w:rsidP="001B32A1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C1879">
              <w:rPr>
                <w:rFonts w:cs="Arial"/>
                <w:b/>
                <w:sz w:val="22"/>
                <w:szCs w:val="22"/>
              </w:rPr>
              <w:t>Referenz</w:t>
            </w:r>
          </w:p>
          <w:p w14:paraId="38F5CFB6" w14:textId="77777777" w:rsidR="00F40712" w:rsidRPr="006C1879" w:rsidRDefault="00F40712" w:rsidP="001B32A1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92E3C07" w14:textId="77777777" w:rsidR="00F40712" w:rsidRPr="006C1879" w:rsidRDefault="00F40712" w:rsidP="001B32A1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C1879">
              <w:rPr>
                <w:rFonts w:cs="Arial"/>
                <w:b/>
                <w:sz w:val="22"/>
                <w:szCs w:val="22"/>
              </w:rPr>
              <w:t>Nr.</w:t>
            </w:r>
          </w:p>
        </w:tc>
        <w:tc>
          <w:tcPr>
            <w:tcW w:w="1275" w:type="dxa"/>
            <w:vAlign w:val="center"/>
          </w:tcPr>
          <w:p w14:paraId="0DC1BA41" w14:textId="1B46261D" w:rsidR="00F40712" w:rsidRPr="006C1879" w:rsidRDefault="00F40712" w:rsidP="001B32A1">
            <w:pPr>
              <w:spacing w:line="312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</w:tr>
      <w:tr w:rsidR="00F40712" w:rsidRPr="00A52E10" w14:paraId="2F74B474" w14:textId="77777777" w:rsidTr="001B32A1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5F9B6456" w14:textId="77777777" w:rsidR="00F40712" w:rsidRPr="006C1879" w:rsidRDefault="00F40712" w:rsidP="001B32A1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6C1879">
              <w:rPr>
                <w:rFonts w:cs="Arial"/>
                <w:bCs/>
                <w:sz w:val="22"/>
                <w:szCs w:val="22"/>
              </w:rPr>
              <w:t>Referenzkunde</w:t>
            </w:r>
          </w:p>
        </w:tc>
        <w:tc>
          <w:tcPr>
            <w:tcW w:w="5811" w:type="dxa"/>
            <w:gridSpan w:val="3"/>
          </w:tcPr>
          <w:p w14:paraId="67652CCD" w14:textId="77777777" w:rsidR="00F40712" w:rsidRPr="006C1879" w:rsidRDefault="00F40712" w:rsidP="001B32A1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F40712" w:rsidRPr="00A52E10" w14:paraId="62797C72" w14:textId="77777777" w:rsidTr="001B32A1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2B3B82E9" w14:textId="77777777" w:rsidR="00F40712" w:rsidRPr="006C1879" w:rsidRDefault="00F40712" w:rsidP="001B32A1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6C1879">
              <w:rPr>
                <w:rFonts w:cs="Arial"/>
                <w:bCs/>
                <w:sz w:val="22"/>
                <w:szCs w:val="22"/>
              </w:rPr>
              <w:t>Ansprechpartner Referenzkunde</w:t>
            </w:r>
          </w:p>
          <w:p w14:paraId="2519E409" w14:textId="77777777" w:rsidR="00F40712" w:rsidRPr="006C1879" w:rsidRDefault="00F40712" w:rsidP="001B32A1">
            <w:pPr>
              <w:pStyle w:val="Listenabsatz"/>
              <w:numPr>
                <w:ilvl w:val="2"/>
                <w:numId w:val="3"/>
              </w:numPr>
              <w:spacing w:line="312" w:lineRule="auto"/>
              <w:ind w:left="283" w:hanging="283"/>
              <w:rPr>
                <w:rFonts w:cs="Arial"/>
                <w:bCs/>
                <w:sz w:val="22"/>
                <w:szCs w:val="22"/>
              </w:rPr>
            </w:pPr>
            <w:r w:rsidRPr="006C1879">
              <w:rPr>
                <w:rFonts w:cs="Arial"/>
                <w:bCs/>
                <w:sz w:val="22"/>
                <w:szCs w:val="22"/>
              </w:rPr>
              <w:t>Name</w:t>
            </w:r>
          </w:p>
          <w:p w14:paraId="6D4DFA5E" w14:textId="77777777" w:rsidR="00F40712" w:rsidRPr="006C1879" w:rsidRDefault="00F40712" w:rsidP="001B32A1">
            <w:pPr>
              <w:pStyle w:val="Listenabsatz"/>
              <w:numPr>
                <w:ilvl w:val="2"/>
                <w:numId w:val="3"/>
              </w:numPr>
              <w:spacing w:line="312" w:lineRule="auto"/>
              <w:ind w:left="283" w:hanging="283"/>
              <w:rPr>
                <w:rFonts w:cs="Arial"/>
                <w:bCs/>
                <w:sz w:val="22"/>
                <w:szCs w:val="22"/>
              </w:rPr>
            </w:pPr>
            <w:r w:rsidRPr="006C1879">
              <w:rPr>
                <w:rFonts w:cs="Arial"/>
                <w:bCs/>
                <w:sz w:val="22"/>
                <w:szCs w:val="22"/>
              </w:rPr>
              <w:t>Telefonnummer / E-Mail-Adresse</w:t>
            </w:r>
          </w:p>
        </w:tc>
        <w:tc>
          <w:tcPr>
            <w:tcW w:w="5811" w:type="dxa"/>
            <w:gridSpan w:val="3"/>
          </w:tcPr>
          <w:p w14:paraId="638AE4D4" w14:textId="77777777" w:rsidR="00F40712" w:rsidRPr="006C1879" w:rsidRDefault="00F40712" w:rsidP="001B32A1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F40712" w:rsidRPr="00A52E10" w14:paraId="03FCDFBA" w14:textId="77777777" w:rsidTr="001B32A1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69A7FCAD" w14:textId="77777777" w:rsidR="00F40712" w:rsidRDefault="00F40712" w:rsidP="001B32A1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2724A2">
              <w:rPr>
                <w:rFonts w:cs="Arial"/>
                <w:bCs/>
                <w:sz w:val="22"/>
                <w:szCs w:val="22"/>
              </w:rPr>
              <w:t>Erbringungszeitraum</w:t>
            </w:r>
          </w:p>
          <w:p w14:paraId="6C955BD3" w14:textId="77777777" w:rsidR="00F40712" w:rsidRPr="00E4283B" w:rsidRDefault="00F40712" w:rsidP="001B32A1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26" w:hanging="326"/>
              <w:rPr>
                <w:rFonts w:cs="Arial"/>
                <w:bCs/>
                <w:sz w:val="22"/>
                <w:szCs w:val="22"/>
              </w:rPr>
            </w:pPr>
            <w:r w:rsidRPr="00E4283B">
              <w:rPr>
                <w:rFonts w:cs="Arial"/>
                <w:bCs/>
                <w:sz w:val="22"/>
                <w:szCs w:val="22"/>
              </w:rPr>
              <w:t>Lieferung und Montage</w:t>
            </w:r>
          </w:p>
        </w:tc>
        <w:tc>
          <w:tcPr>
            <w:tcW w:w="5811" w:type="dxa"/>
            <w:gridSpan w:val="3"/>
          </w:tcPr>
          <w:p w14:paraId="38F0ABD5" w14:textId="77777777" w:rsidR="00F40712" w:rsidRPr="006C1879" w:rsidRDefault="00F40712" w:rsidP="001B32A1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F40712" w:rsidRPr="00A52E10" w14:paraId="76EAAE46" w14:textId="77777777" w:rsidTr="001B32A1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171F91C7" w14:textId="77777777" w:rsidR="00F40712" w:rsidRPr="00110D91" w:rsidRDefault="00F40712" w:rsidP="001B32A1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110D91">
              <w:rPr>
                <w:rFonts w:cs="Arial"/>
                <w:bCs/>
                <w:sz w:val="22"/>
                <w:szCs w:val="22"/>
              </w:rPr>
              <w:t>Erbringungszeitraum</w:t>
            </w:r>
          </w:p>
          <w:p w14:paraId="31284367" w14:textId="77777777" w:rsidR="00F40712" w:rsidRPr="00110D91" w:rsidRDefault="00F40712" w:rsidP="001B32A1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26" w:hanging="326"/>
              <w:rPr>
                <w:rFonts w:cs="Arial"/>
                <w:bCs/>
                <w:sz w:val="22"/>
                <w:szCs w:val="22"/>
              </w:rPr>
            </w:pPr>
            <w:r w:rsidRPr="00110D91">
              <w:rPr>
                <w:rFonts w:cs="Arial"/>
                <w:bCs/>
                <w:sz w:val="22"/>
                <w:szCs w:val="22"/>
              </w:rPr>
              <w:t>Wartung</w:t>
            </w:r>
          </w:p>
        </w:tc>
        <w:tc>
          <w:tcPr>
            <w:tcW w:w="5811" w:type="dxa"/>
            <w:gridSpan w:val="3"/>
          </w:tcPr>
          <w:p w14:paraId="70AEA486" w14:textId="77777777" w:rsidR="00F40712" w:rsidRPr="006C1879" w:rsidRDefault="00F40712" w:rsidP="001B32A1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F40712" w:rsidRPr="00A52E10" w14:paraId="2BEA69DE" w14:textId="77777777" w:rsidTr="001B32A1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242CAE8A" w14:textId="77777777" w:rsidR="00F40712" w:rsidRPr="00110D91" w:rsidRDefault="00F40712" w:rsidP="001B32A1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110D91">
              <w:rPr>
                <w:rFonts w:cs="Arial"/>
                <w:bCs/>
                <w:sz w:val="22"/>
                <w:szCs w:val="22"/>
              </w:rPr>
              <w:t>Beschreibung Leistungsumfang</w:t>
            </w:r>
          </w:p>
          <w:p w14:paraId="6130A864" w14:textId="77777777" w:rsidR="00F40712" w:rsidRPr="00110D91" w:rsidRDefault="00F40712" w:rsidP="001B32A1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26" w:hanging="326"/>
              <w:rPr>
                <w:rFonts w:cs="Arial"/>
                <w:bCs/>
                <w:sz w:val="22"/>
                <w:szCs w:val="22"/>
              </w:rPr>
            </w:pPr>
            <w:r w:rsidRPr="00110D91">
              <w:rPr>
                <w:rFonts w:cs="Arial"/>
                <w:bCs/>
                <w:sz w:val="22"/>
                <w:szCs w:val="22"/>
              </w:rPr>
              <w:t>Lieferung und Montage</w:t>
            </w:r>
          </w:p>
        </w:tc>
        <w:tc>
          <w:tcPr>
            <w:tcW w:w="5811" w:type="dxa"/>
            <w:gridSpan w:val="3"/>
          </w:tcPr>
          <w:p w14:paraId="22B8F060" w14:textId="77777777" w:rsidR="00F40712" w:rsidRPr="006C1879" w:rsidRDefault="00F40712" w:rsidP="001B32A1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F40712" w:rsidRPr="00A52E10" w14:paraId="6AF4B913" w14:textId="77777777" w:rsidTr="001B32A1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5AEC3F11" w14:textId="77777777" w:rsidR="00F40712" w:rsidRPr="00110D91" w:rsidRDefault="00F40712" w:rsidP="001B32A1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110D91">
              <w:rPr>
                <w:rFonts w:cs="Arial"/>
                <w:bCs/>
                <w:sz w:val="22"/>
                <w:szCs w:val="22"/>
              </w:rPr>
              <w:t>Beschreibung Leistungsumfang</w:t>
            </w:r>
          </w:p>
          <w:p w14:paraId="343C4BB7" w14:textId="77777777" w:rsidR="00F40712" w:rsidRPr="00110D91" w:rsidRDefault="00F40712" w:rsidP="001B32A1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26" w:hanging="326"/>
              <w:rPr>
                <w:rFonts w:cs="Arial"/>
                <w:bCs/>
                <w:sz w:val="22"/>
                <w:szCs w:val="22"/>
              </w:rPr>
            </w:pPr>
            <w:r w:rsidRPr="00110D91">
              <w:rPr>
                <w:rFonts w:cs="Arial"/>
                <w:bCs/>
                <w:sz w:val="22"/>
                <w:szCs w:val="22"/>
              </w:rPr>
              <w:t>Wartung</w:t>
            </w:r>
          </w:p>
        </w:tc>
        <w:tc>
          <w:tcPr>
            <w:tcW w:w="5811" w:type="dxa"/>
            <w:gridSpan w:val="3"/>
          </w:tcPr>
          <w:p w14:paraId="08316B79" w14:textId="77777777" w:rsidR="00F40712" w:rsidRPr="006C1879" w:rsidRDefault="00F40712" w:rsidP="001B32A1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F40712" w:rsidRPr="00A52E10" w14:paraId="2F086F33" w14:textId="77777777" w:rsidTr="001B32A1">
        <w:trPr>
          <w:trHeight w:val="284"/>
        </w:trPr>
        <w:tc>
          <w:tcPr>
            <w:tcW w:w="3828" w:type="dxa"/>
            <w:shd w:val="clear" w:color="auto" w:fill="D9D9D9" w:themeFill="background1" w:themeFillShade="D9"/>
          </w:tcPr>
          <w:p w14:paraId="496D0FFA" w14:textId="77777777" w:rsidR="00F40712" w:rsidRPr="006C1879" w:rsidRDefault="00F40712" w:rsidP="001B32A1">
            <w:pPr>
              <w:spacing w:line="312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6C1879">
              <w:rPr>
                <w:rFonts w:cs="Arial"/>
                <w:bCs/>
                <w:sz w:val="22"/>
                <w:szCs w:val="22"/>
              </w:rPr>
              <w:t>Weitere Beschreibung (optional)</w:t>
            </w:r>
          </w:p>
        </w:tc>
        <w:tc>
          <w:tcPr>
            <w:tcW w:w="5811" w:type="dxa"/>
            <w:gridSpan w:val="3"/>
          </w:tcPr>
          <w:p w14:paraId="780AD03F" w14:textId="77777777" w:rsidR="00F40712" w:rsidRPr="006C1879" w:rsidRDefault="00F40712" w:rsidP="001B32A1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1E3E657" w14:textId="77777777" w:rsidR="00F40712" w:rsidRPr="006C1879" w:rsidRDefault="00F40712" w:rsidP="001B32A1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1459C770" w14:textId="719EB7F7" w:rsidR="00875210" w:rsidRPr="0053242E" w:rsidRDefault="00F40712" w:rsidP="00875210">
      <w:pPr>
        <w:spacing w:line="288" w:lineRule="auto"/>
        <w:jc w:val="center"/>
        <w:rPr>
          <w:rFonts w:cs="Arial"/>
          <w:i/>
          <w:iCs/>
          <w:sz w:val="18"/>
          <w:szCs w:val="18"/>
        </w:rPr>
      </w:pPr>
      <w:r w:rsidRPr="0053242E">
        <w:rPr>
          <w:rFonts w:cs="Arial"/>
          <w:i/>
          <w:iCs/>
          <w:sz w:val="18"/>
          <w:szCs w:val="18"/>
        </w:rPr>
        <w:t xml:space="preserve"> </w:t>
      </w:r>
      <w:r w:rsidR="00875210" w:rsidRPr="0053242E">
        <w:rPr>
          <w:rFonts w:cs="Arial"/>
          <w:i/>
          <w:iCs/>
          <w:sz w:val="18"/>
          <w:szCs w:val="18"/>
        </w:rPr>
        <w:t>(</w:t>
      </w:r>
      <w:r w:rsidR="00875210">
        <w:rPr>
          <w:rFonts w:cs="Arial"/>
          <w:i/>
          <w:iCs/>
          <w:sz w:val="18"/>
          <w:szCs w:val="18"/>
        </w:rPr>
        <w:t xml:space="preserve">Die </w:t>
      </w:r>
      <w:r w:rsidR="00875210" w:rsidRPr="0053242E">
        <w:rPr>
          <w:rFonts w:cs="Arial"/>
          <w:i/>
          <w:iCs/>
          <w:sz w:val="18"/>
          <w:szCs w:val="18"/>
        </w:rPr>
        <w:t xml:space="preserve">Tabelle </w:t>
      </w:r>
      <w:r w:rsidR="00875210">
        <w:rPr>
          <w:rFonts w:cs="Arial"/>
          <w:i/>
          <w:iCs/>
          <w:sz w:val="18"/>
          <w:szCs w:val="18"/>
        </w:rPr>
        <w:t xml:space="preserve">kann </w:t>
      </w:r>
      <w:r w:rsidR="00875210" w:rsidRPr="0053242E">
        <w:rPr>
          <w:rFonts w:cs="Arial"/>
          <w:i/>
          <w:iCs/>
          <w:sz w:val="18"/>
          <w:szCs w:val="18"/>
        </w:rPr>
        <w:t xml:space="preserve">bei </w:t>
      </w:r>
      <w:r w:rsidR="00875210">
        <w:rPr>
          <w:rFonts w:cs="Arial"/>
          <w:i/>
          <w:iCs/>
          <w:sz w:val="18"/>
          <w:szCs w:val="18"/>
        </w:rPr>
        <w:t xml:space="preserve">weiterem </w:t>
      </w:r>
      <w:r w:rsidR="00875210" w:rsidRPr="0053242E">
        <w:rPr>
          <w:rFonts w:cs="Arial"/>
          <w:i/>
          <w:iCs/>
          <w:sz w:val="18"/>
          <w:szCs w:val="18"/>
        </w:rPr>
        <w:t xml:space="preserve">Bedarf </w:t>
      </w:r>
      <w:r w:rsidR="00875210">
        <w:rPr>
          <w:rFonts w:cs="Arial"/>
          <w:i/>
          <w:iCs/>
          <w:sz w:val="18"/>
          <w:szCs w:val="18"/>
        </w:rPr>
        <w:t>kopiert und nachstehend angefügt werden</w:t>
      </w:r>
      <w:r w:rsidR="00875210" w:rsidRPr="0053242E">
        <w:rPr>
          <w:rFonts w:cs="Arial"/>
          <w:i/>
          <w:iCs/>
          <w:sz w:val="18"/>
          <w:szCs w:val="18"/>
        </w:rPr>
        <w:t>)</w:t>
      </w:r>
    </w:p>
    <w:p w14:paraId="058B3C8C" w14:textId="01C3426B" w:rsidR="002B0F45" w:rsidRPr="00F40712" w:rsidRDefault="002B0F45" w:rsidP="00F40712">
      <w:pPr>
        <w:rPr>
          <w:rFonts w:ascii="Garamond" w:hAnsi="Garamond" w:cs="Futura Medium"/>
          <w:sz w:val="22"/>
          <w:szCs w:val="22"/>
        </w:rPr>
      </w:pPr>
      <w:r>
        <w:br w:type="page"/>
      </w:r>
    </w:p>
    <w:p w14:paraId="0B0CBEC2" w14:textId="68334B52" w:rsidR="00B842FB" w:rsidRDefault="00186068" w:rsidP="00680CE9">
      <w:pPr>
        <w:pStyle w:val="FRR-berschrift-Ebene3"/>
      </w:pPr>
      <w:r>
        <w:lastRenderedPageBreak/>
        <w:t>Unteraufträge</w:t>
      </w:r>
    </w:p>
    <w:p w14:paraId="0DE2256F" w14:textId="670D6089" w:rsidR="00680CE9" w:rsidRPr="00626106" w:rsidRDefault="0076504F" w:rsidP="00680CE9">
      <w:pPr>
        <w:pStyle w:val="FRR-Text-Ebene3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 xml:space="preserve">Alle Unteraufträge sind gemeinsam </w:t>
      </w:r>
      <w:r w:rsidR="00626106" w:rsidRPr="00626106">
        <w:rPr>
          <w:rFonts w:asciiTheme="minorHAnsi" w:hAnsiTheme="minorHAnsi"/>
          <w:i/>
          <w:iCs/>
        </w:rPr>
        <w:t>in Formblatt 01 (Teilnahmeantrag)</w:t>
      </w:r>
      <w:r>
        <w:rPr>
          <w:rFonts w:asciiTheme="minorHAnsi" w:hAnsiTheme="minorHAnsi"/>
          <w:i/>
          <w:iCs/>
        </w:rPr>
        <w:t xml:space="preserve"> zu erklären.</w:t>
      </w:r>
      <w:bookmarkEnd w:id="2"/>
    </w:p>
    <w:sectPr w:rsidR="00680CE9" w:rsidRPr="00626106" w:rsidSect="001D56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7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0866B" w14:textId="77777777" w:rsidR="00627326" w:rsidRDefault="00627326" w:rsidP="009C479F">
      <w:pPr>
        <w:spacing w:after="0" w:line="240" w:lineRule="auto"/>
      </w:pPr>
      <w:r>
        <w:separator/>
      </w:r>
    </w:p>
  </w:endnote>
  <w:endnote w:type="continuationSeparator" w:id="0">
    <w:p w14:paraId="79F55318" w14:textId="77777777" w:rsidR="00627326" w:rsidRDefault="00627326" w:rsidP="009C4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utura Medium">
    <w:altName w:val="FUTURA MEDIUM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72365" w14:textId="77777777" w:rsidR="00F16E59" w:rsidRDefault="00F16E5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0DEEC" w14:textId="77777777" w:rsidR="00F16E59" w:rsidRDefault="00F16E5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364FD" w14:textId="77777777" w:rsidR="009C479F" w:rsidRDefault="009C479F" w:rsidP="00BB1808">
    <w:pPr>
      <w:pStyle w:val="Fuzeile"/>
      <w:rPr>
        <w:rFonts w:ascii="Garamond" w:hAnsi="Garamond"/>
        <w:sz w:val="18"/>
        <w:szCs w:val="18"/>
      </w:rPr>
    </w:pPr>
  </w:p>
  <w:tbl>
    <w:tblPr>
      <w:tblStyle w:val="Tabellenraster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FA2191" w:rsidRPr="00FA2191" w14:paraId="6C77232F" w14:textId="77777777" w:rsidTr="00B4735A">
      <w:tc>
        <w:tcPr>
          <w:tcW w:w="3020" w:type="dxa"/>
        </w:tcPr>
        <w:p w14:paraId="6DB615E0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Sparkasse am Niederrhein</w:t>
          </w:r>
        </w:p>
        <w:p w14:paraId="7D7215A7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BIC WELADED1MOR</w:t>
          </w:r>
        </w:p>
        <w:p w14:paraId="1CB59B6F" w14:textId="77777777" w:rsidR="004A7E1E" w:rsidRPr="00C35F52" w:rsidRDefault="004A7E1E" w:rsidP="004A7E1E">
          <w:pPr>
            <w:pStyle w:val="Fuzeile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IBAN DE31 3545 0000 1101 1697 02</w:t>
          </w:r>
        </w:p>
      </w:tc>
      <w:tc>
        <w:tcPr>
          <w:tcW w:w="3021" w:type="dxa"/>
        </w:tcPr>
        <w:p w14:paraId="7E18BD39" w14:textId="77777777" w:rsidR="004A7E1E" w:rsidRPr="00C35F52" w:rsidRDefault="004A7E1E" w:rsidP="00B44B3F">
          <w:pPr>
            <w:pStyle w:val="Fuzeile"/>
            <w:jc w:val="center"/>
            <w:rPr>
              <w:rFonts w:ascii="Garamond" w:hAnsi="Garamond"/>
              <w:color w:val="1A1D55"/>
              <w:sz w:val="18"/>
              <w:szCs w:val="18"/>
            </w:rPr>
          </w:pPr>
        </w:p>
      </w:tc>
      <w:tc>
        <w:tcPr>
          <w:tcW w:w="3021" w:type="dxa"/>
        </w:tcPr>
        <w:p w14:paraId="162033FD" w14:textId="77777777" w:rsidR="004A7E1E" w:rsidRPr="00FA2191" w:rsidRDefault="00B44B3F" w:rsidP="00B44B3F">
          <w:pPr>
            <w:pStyle w:val="Fuzeile"/>
            <w:jc w:val="right"/>
            <w:rPr>
              <w:rFonts w:ascii="Garamond" w:hAnsi="Garamond"/>
              <w:sz w:val="18"/>
              <w:szCs w:val="18"/>
            </w:rPr>
          </w:pPr>
          <w:r w:rsidRPr="00FA2191">
            <w:rPr>
              <w:rFonts w:ascii="Garamond" w:hAnsi="Garamond"/>
              <w:sz w:val="18"/>
              <w:szCs w:val="18"/>
            </w:rPr>
            <w:t xml:space="preserve">Seite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PAGE  \* Arabic 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  <w:r w:rsidRPr="00FA2191">
            <w:rPr>
              <w:rFonts w:ascii="Garamond" w:hAnsi="Garamond"/>
              <w:sz w:val="18"/>
              <w:szCs w:val="18"/>
            </w:rPr>
            <w:t xml:space="preserve"> von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NUMPAGES \* Arabisch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</w:p>
      </w:tc>
    </w:tr>
  </w:tbl>
  <w:p w14:paraId="318DBDB5" w14:textId="77777777" w:rsidR="004A7E1E" w:rsidRPr="00BE379A" w:rsidRDefault="004A7E1E" w:rsidP="00BB1808">
    <w:pPr>
      <w:pStyle w:val="Fuzeile"/>
      <w:rPr>
        <w:rFonts w:ascii="Garamond" w:hAnsi="Garamon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E9E6D" w14:textId="77777777" w:rsidR="00627326" w:rsidRDefault="00627326" w:rsidP="009C479F">
      <w:pPr>
        <w:spacing w:after="0" w:line="240" w:lineRule="auto"/>
      </w:pPr>
      <w:r>
        <w:separator/>
      </w:r>
    </w:p>
  </w:footnote>
  <w:footnote w:type="continuationSeparator" w:id="0">
    <w:p w14:paraId="3B12272F" w14:textId="77777777" w:rsidR="00627326" w:rsidRDefault="00627326" w:rsidP="009C479F">
      <w:pPr>
        <w:spacing w:after="0" w:line="240" w:lineRule="auto"/>
      </w:pPr>
      <w:r>
        <w:continuationSeparator/>
      </w:r>
    </w:p>
  </w:footnote>
  <w:footnote w:id="1">
    <w:p w14:paraId="03CA7261" w14:textId="77777777" w:rsidR="000B51FE" w:rsidRPr="00564FB6" w:rsidRDefault="000B51FE" w:rsidP="000B51FE">
      <w:pPr>
        <w:pStyle w:val="Funotentext"/>
        <w:rPr>
          <w:rFonts w:asciiTheme="minorHAnsi" w:hAnsiTheme="minorHAnsi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564FB6">
        <w:rPr>
          <w:rFonts w:asciiTheme="minorHAnsi" w:hAnsiTheme="minorHAnsi"/>
          <w:i/>
          <w:iCs/>
          <w:sz w:val="16"/>
          <w:szCs w:val="16"/>
        </w:rPr>
        <w:t xml:space="preserve">Die Angabe ist nach Art. 85 der </w:t>
      </w:r>
      <w:hyperlink r:id="rId1" w:history="1">
        <w:r w:rsidRPr="00564FB6">
          <w:rPr>
            <w:rStyle w:val="Hyperlink"/>
            <w:rFonts w:asciiTheme="minorHAnsi" w:hAnsiTheme="minorHAnsi"/>
            <w:i/>
            <w:iCs/>
            <w:sz w:val="16"/>
            <w:szCs w:val="16"/>
          </w:rPr>
          <w:t>Richtlinie 2014/24/EU</w:t>
        </w:r>
      </w:hyperlink>
      <w:r w:rsidRPr="00564FB6">
        <w:rPr>
          <w:rFonts w:asciiTheme="minorHAnsi" w:hAnsiTheme="minorHAnsi"/>
          <w:i/>
          <w:iCs/>
          <w:sz w:val="16"/>
          <w:szCs w:val="16"/>
        </w:rPr>
        <w:t xml:space="preserve"> und der </w:t>
      </w:r>
      <w:hyperlink r:id="rId2" w:history="1">
        <w:r w:rsidRPr="00564FB6">
          <w:rPr>
            <w:rStyle w:val="Hyperlink"/>
            <w:rFonts w:asciiTheme="minorHAnsi" w:hAnsiTheme="minorHAnsi"/>
            <w:i/>
            <w:iCs/>
            <w:sz w:val="16"/>
            <w:szCs w:val="16"/>
          </w:rPr>
          <w:t>Verordnung zur Statistik über die Vergabe öffentlicher Aufträge und Konzessionen</w:t>
        </w:r>
      </w:hyperlink>
      <w:r w:rsidRPr="00564FB6">
        <w:rPr>
          <w:rFonts w:asciiTheme="minorHAnsi" w:hAnsiTheme="minorHAnsi"/>
          <w:i/>
          <w:iCs/>
          <w:sz w:val="16"/>
          <w:szCs w:val="16"/>
        </w:rPr>
        <w:t xml:space="preserve"> (Vergabestatistikverordnung - VergStatVO) erforderlich und nach der </w:t>
      </w:r>
      <w:hyperlink r:id="rId3" w:history="1">
        <w:r w:rsidRPr="00564FB6">
          <w:rPr>
            <w:rStyle w:val="Hyperlink"/>
            <w:rFonts w:asciiTheme="minorHAnsi" w:hAnsiTheme="minorHAnsi"/>
            <w:i/>
            <w:iCs/>
            <w:sz w:val="16"/>
            <w:szCs w:val="16"/>
          </w:rPr>
          <w:t>Definition vom Statistischen Bundesamt</w:t>
        </w:r>
      </w:hyperlink>
      <w:r w:rsidRPr="00564FB6">
        <w:rPr>
          <w:rFonts w:asciiTheme="minorHAnsi" w:hAnsiTheme="minorHAnsi"/>
          <w:i/>
          <w:iCs/>
          <w:sz w:val="16"/>
          <w:szCs w:val="16"/>
        </w:rPr>
        <w:t xml:space="preserve"> zu beurteilen.</w:t>
      </w:r>
    </w:p>
  </w:footnote>
  <w:footnote w:id="2">
    <w:p w14:paraId="1BDF32D2" w14:textId="77777777" w:rsidR="007F0C02" w:rsidRPr="00564FB6" w:rsidRDefault="007F0C02" w:rsidP="007F0C02">
      <w:pPr>
        <w:pStyle w:val="Funotentext"/>
        <w:rPr>
          <w:rFonts w:asciiTheme="minorHAnsi" w:hAnsiTheme="minorHAnsi"/>
          <w:bCs/>
          <w:i/>
          <w:sz w:val="16"/>
          <w:szCs w:val="16"/>
        </w:rPr>
      </w:pPr>
      <w:r w:rsidRPr="00564FB6">
        <w:rPr>
          <w:rStyle w:val="Funotenzeichen"/>
          <w:rFonts w:asciiTheme="minorHAnsi" w:hAnsiTheme="minorHAnsi"/>
          <w:sz w:val="16"/>
          <w:szCs w:val="16"/>
        </w:rPr>
        <w:footnoteRef/>
      </w:r>
      <w:r w:rsidRPr="00564FB6">
        <w:rPr>
          <w:rFonts w:asciiTheme="minorHAnsi" w:hAnsiTheme="minorHAnsi"/>
          <w:sz w:val="16"/>
          <w:szCs w:val="16"/>
        </w:rPr>
        <w:t xml:space="preserve"> </w:t>
      </w:r>
      <w:r w:rsidRPr="00564FB6">
        <w:rPr>
          <w:rFonts w:asciiTheme="minorHAnsi" w:hAnsiTheme="minorHAnsi"/>
          <w:i/>
          <w:iCs/>
          <w:sz w:val="16"/>
          <w:szCs w:val="16"/>
        </w:rPr>
        <w:t xml:space="preserve">Die Angabe der wirtschaftlich Berechtigten ist seit 2023 nach den sog. </w:t>
      </w:r>
      <w:hyperlink r:id="rId4" w:history="1">
        <w:r w:rsidRPr="00564FB6">
          <w:rPr>
            <w:rStyle w:val="Hyperlink"/>
            <w:rFonts w:asciiTheme="minorHAnsi" w:hAnsiTheme="minorHAnsi"/>
            <w:i/>
            <w:iCs/>
            <w:sz w:val="16"/>
            <w:szCs w:val="16"/>
          </w:rPr>
          <w:t>eForms-Anforderungen</w:t>
        </w:r>
      </w:hyperlink>
      <w:r w:rsidRPr="00564FB6">
        <w:rPr>
          <w:rFonts w:asciiTheme="minorHAnsi" w:hAnsiTheme="minorHAnsi"/>
          <w:i/>
          <w:iCs/>
          <w:sz w:val="16"/>
          <w:szCs w:val="16"/>
        </w:rPr>
        <w:t xml:space="preserve"> erforderlich und </w:t>
      </w:r>
      <w:r w:rsidRPr="00564FB6">
        <w:rPr>
          <w:rFonts w:asciiTheme="minorHAnsi" w:hAnsiTheme="minorHAnsi"/>
          <w:bCs/>
          <w:i/>
          <w:sz w:val="16"/>
          <w:szCs w:val="16"/>
        </w:rPr>
        <w:t xml:space="preserve">richtet sich nach der </w:t>
      </w:r>
      <w:hyperlink r:id="rId5" w:history="1">
        <w:r w:rsidRPr="00564FB6">
          <w:rPr>
            <w:rStyle w:val="Hyperlink"/>
            <w:rFonts w:asciiTheme="minorHAnsi" w:hAnsiTheme="minorHAnsi"/>
            <w:bCs/>
            <w:i/>
            <w:sz w:val="16"/>
            <w:szCs w:val="16"/>
          </w:rPr>
          <w:t>EU-Geldwäsche-Richtlinie</w:t>
        </w:r>
      </w:hyperlink>
      <w:r w:rsidRPr="00564FB6">
        <w:rPr>
          <w:rFonts w:asciiTheme="minorHAnsi" w:hAnsiTheme="minorHAnsi"/>
          <w:bCs/>
          <w:i/>
          <w:sz w:val="16"/>
          <w:szCs w:val="16"/>
        </w:rPr>
        <w:t xml:space="preserve"> (RL 2018/843/EU) und dem Geldwäschegesetz (GWG). Wirtschaftlich Berechtigter ist grundsätzlich jede natürliche Person, die einen Anteil von mind. 25% an einer Gesellschaft hält (für nähere Informationen siehe </w:t>
      </w:r>
      <w:hyperlink r:id="rId6" w:history="1">
        <w:r w:rsidRPr="00564FB6">
          <w:rPr>
            <w:rStyle w:val="Hyperlink"/>
            <w:rFonts w:asciiTheme="minorHAnsi" w:hAnsiTheme="minorHAnsi"/>
            <w:bCs/>
            <w:i/>
            <w:sz w:val="16"/>
            <w:szCs w:val="16"/>
          </w:rPr>
          <w:t>§ 3 GWG</w:t>
        </w:r>
      </w:hyperlink>
      <w:r w:rsidRPr="00564FB6">
        <w:rPr>
          <w:rFonts w:asciiTheme="minorHAnsi" w:hAnsiTheme="minorHAnsi"/>
          <w:bCs/>
          <w:i/>
          <w:sz w:val="16"/>
          <w:szCs w:val="16"/>
        </w:rPr>
        <w:t>).</w:t>
      </w:r>
    </w:p>
    <w:p w14:paraId="5CAD54F0" w14:textId="77777777" w:rsidR="007F0C02" w:rsidRDefault="007F0C02" w:rsidP="007F0C02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E7271" w14:textId="77777777" w:rsidR="00F16E59" w:rsidRDefault="00F16E5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ED34" w14:textId="77777777" w:rsidR="00F16E59" w:rsidRPr="006D4B67" w:rsidRDefault="00F16E59" w:rsidP="00F16E59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Gesundheitsverbund Landkreis Konstanz (GLKN) | Hegau-Bodensee-Klinikum GmbH (HBK)</w:t>
    </w:r>
  </w:p>
  <w:p w14:paraId="61AAA35A" w14:textId="77777777" w:rsidR="00F16E59" w:rsidRPr="006D4B67" w:rsidRDefault="00F16E59" w:rsidP="00F16E59">
    <w:pPr>
      <w:pStyle w:val="Fuzeile"/>
      <w:rPr>
        <w:color w:val="1A1D55"/>
        <w:sz w:val="18"/>
        <w:szCs w:val="18"/>
      </w:rPr>
    </w:pPr>
    <w:r>
      <w:rPr>
        <w:color w:val="1A1D55"/>
        <w:sz w:val="18"/>
        <w:szCs w:val="18"/>
      </w:rPr>
      <w:t>Ausschreibung von medizinischen Geräten #2017</w:t>
    </w:r>
  </w:p>
  <w:p w14:paraId="6A49AE20" w14:textId="77777777" w:rsidR="00F16E59" w:rsidRPr="000708C2" w:rsidRDefault="00F16E59" w:rsidP="00F16E59">
    <w:pPr>
      <w:pStyle w:val="Fuzeile"/>
      <w:rPr>
        <w:color w:val="1A1D55"/>
        <w:sz w:val="18"/>
        <w:szCs w:val="18"/>
      </w:rPr>
    </w:pPr>
    <w:r w:rsidRPr="000708C2">
      <w:rPr>
        <w:color w:val="1A1D55"/>
        <w:sz w:val="18"/>
        <w:szCs w:val="18"/>
      </w:rPr>
      <w:t>Vergabeverfahren: Biplane Angiographie</w:t>
    </w:r>
  </w:p>
  <w:p w14:paraId="3C596481" w14:textId="7E768601" w:rsidR="00A45215" w:rsidRPr="006D4B67" w:rsidRDefault="00F16E59" w:rsidP="00F16E59">
    <w:pPr>
      <w:pStyle w:val="Fuzeile"/>
      <w:rPr>
        <w:color w:val="1A1D55"/>
        <w:sz w:val="18"/>
        <w:szCs w:val="18"/>
      </w:rPr>
    </w:pPr>
    <w:r w:rsidRPr="000708C2">
      <w:rPr>
        <w:color w:val="1A1D55"/>
        <w:sz w:val="18"/>
        <w:szCs w:val="18"/>
      </w:rPr>
      <w:t xml:space="preserve">Vergabenummer: </w:t>
    </w:r>
    <w:r w:rsidR="000708C2" w:rsidRPr="000708C2">
      <w:rPr>
        <w:color w:val="1A1D55"/>
        <w:sz w:val="18"/>
        <w:szCs w:val="18"/>
      </w:rPr>
      <w:t>2017.6150</w:t>
    </w:r>
  </w:p>
  <w:p w14:paraId="69870E70" w14:textId="0BD9E833" w:rsidR="00FA2008" w:rsidRPr="006D4B67" w:rsidRDefault="00A45215" w:rsidP="00C73236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Formblatt 0</w:t>
    </w:r>
    <w:r w:rsidR="007F0C02">
      <w:rPr>
        <w:color w:val="1A1D55"/>
        <w:sz w:val="18"/>
        <w:szCs w:val="18"/>
      </w:rPr>
      <w:t>3</w:t>
    </w:r>
    <w:r w:rsidRPr="006D4B67">
      <w:rPr>
        <w:color w:val="1A1D55"/>
        <w:sz w:val="18"/>
        <w:szCs w:val="18"/>
      </w:rPr>
      <w:t xml:space="preserve"> </w:t>
    </w:r>
    <w:r w:rsidR="004B1396">
      <w:rPr>
        <w:color w:val="1A1D55"/>
        <w:sz w:val="18"/>
        <w:szCs w:val="18"/>
      </w:rPr>
      <w:t xml:space="preserve">- </w:t>
    </w:r>
    <w:r w:rsidR="007F0C02">
      <w:rPr>
        <w:color w:val="1A1D55"/>
        <w:sz w:val="18"/>
        <w:szCs w:val="18"/>
      </w:rPr>
      <w:t>Eigenerklärung zur Eignung</w:t>
    </w:r>
  </w:p>
  <w:p w14:paraId="6B97803F" w14:textId="27CA89EA" w:rsidR="009E4B81" w:rsidRDefault="00B44B3F" w:rsidP="006D4B67">
    <w:pPr>
      <w:pStyle w:val="Fuzeile"/>
      <w:jc w:val="right"/>
      <w:rPr>
        <w:sz w:val="18"/>
        <w:szCs w:val="18"/>
      </w:rPr>
    </w:pPr>
    <w:r w:rsidRPr="006D4B67">
      <w:rPr>
        <w:sz w:val="18"/>
        <w:szCs w:val="18"/>
      </w:rPr>
      <w:t xml:space="preserve">Seite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PAGE  \* Arabic  \* MERGEFORMAT</w:instrText>
    </w:r>
    <w:r w:rsidRPr="006D4B67">
      <w:rPr>
        <w:sz w:val="18"/>
        <w:szCs w:val="18"/>
      </w:rPr>
      <w:fldChar w:fldCharType="separate"/>
    </w:r>
    <w:r w:rsidRPr="006D4B67">
      <w:rPr>
        <w:sz w:val="18"/>
        <w:szCs w:val="18"/>
      </w:rPr>
      <w:t>2</w:t>
    </w:r>
    <w:r w:rsidRPr="006D4B67">
      <w:rPr>
        <w:sz w:val="18"/>
        <w:szCs w:val="18"/>
      </w:rPr>
      <w:fldChar w:fldCharType="end"/>
    </w:r>
    <w:r w:rsidRPr="006D4B67">
      <w:rPr>
        <w:sz w:val="18"/>
        <w:szCs w:val="18"/>
      </w:rPr>
      <w:t xml:space="preserve"> von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NUMPAGES \* Arabisch \* MERGEFORMAT</w:instrText>
    </w:r>
    <w:r w:rsidRPr="006D4B67">
      <w:rPr>
        <w:sz w:val="18"/>
        <w:szCs w:val="18"/>
      </w:rPr>
      <w:fldChar w:fldCharType="separate"/>
    </w:r>
    <w:r w:rsidRPr="006D4B67">
      <w:rPr>
        <w:sz w:val="18"/>
        <w:szCs w:val="18"/>
      </w:rPr>
      <w:t>2</w:t>
    </w:r>
    <w:r w:rsidRPr="006D4B67">
      <w:rPr>
        <w:sz w:val="18"/>
        <w:szCs w:val="18"/>
      </w:rPr>
      <w:fldChar w:fldCharType="end"/>
    </w:r>
  </w:p>
  <w:p w14:paraId="583D6E49" w14:textId="77777777" w:rsidR="006D4B67" w:rsidRDefault="006D4B67" w:rsidP="006D4B67">
    <w:pPr>
      <w:pStyle w:val="Fuzeile"/>
      <w:jc w:val="right"/>
      <w:rPr>
        <w:sz w:val="18"/>
        <w:szCs w:val="18"/>
      </w:rPr>
    </w:pPr>
  </w:p>
  <w:p w14:paraId="47CF5597" w14:textId="77777777" w:rsidR="00743802" w:rsidRPr="006D4B67" w:rsidRDefault="00743802" w:rsidP="006D4B67">
    <w:pPr>
      <w:pStyle w:val="Fuzeile"/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FB78A" w14:textId="77777777" w:rsidR="00CE5DE7" w:rsidRDefault="00673E65" w:rsidP="00673E65">
    <w:pPr>
      <w:pStyle w:val="Kopfzeile"/>
      <w:jc w:val="center"/>
      <w:rPr>
        <w:rFonts w:ascii="Garamond" w:hAnsi="Garamond"/>
        <w:sz w:val="18"/>
        <w:szCs w:val="18"/>
      </w:rPr>
    </w:pPr>
    <w:r>
      <w:rPr>
        <w:noProof/>
      </w:rPr>
      <w:drawing>
        <wp:inline distT="0" distB="0" distL="0" distR="0" wp14:anchorId="2B2BE351" wp14:editId="4DBC51A6">
          <wp:extent cx="2340000" cy="1421772"/>
          <wp:effectExtent l="0" t="0" r="0" b="0"/>
          <wp:docPr id="1834334269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4334269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40000" cy="14217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60E06F" w14:textId="77777777" w:rsidR="00FA3B3F" w:rsidRPr="00761DBF" w:rsidRDefault="00FA3B3F" w:rsidP="00673E65">
    <w:pPr>
      <w:pStyle w:val="Kopfzeile"/>
      <w:jc w:val="center"/>
      <w:rPr>
        <w:rFonts w:ascii="Garamond" w:hAnsi="Garamond"/>
        <w:sz w:val="10"/>
        <w:szCs w:val="10"/>
      </w:rPr>
    </w:pPr>
  </w:p>
  <w:p w14:paraId="298EB7C0" w14:textId="77777777" w:rsidR="00B1513E" w:rsidRPr="00B1513E" w:rsidRDefault="00B1513E" w:rsidP="00673E65">
    <w:pPr>
      <w:pStyle w:val="Kopfzeile"/>
      <w:jc w:val="center"/>
      <w:rPr>
        <w:rFonts w:ascii="Garamond" w:hAnsi="Garamond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A5986"/>
    <w:multiLevelType w:val="multilevel"/>
    <w:tmpl w:val="C2303D4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0AD2A7F"/>
    <w:multiLevelType w:val="multilevel"/>
    <w:tmpl w:val="AAB46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0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7D6D2250"/>
    <w:multiLevelType w:val="hybridMultilevel"/>
    <w:tmpl w:val="32FC5A68"/>
    <w:lvl w:ilvl="0" w:tplc="C71AC3B8">
      <w:start w:val="1"/>
      <w:numFmt w:val="bullet"/>
      <w:pStyle w:val="FRR-Bulletpoint-Ebene0"/>
      <w:lvlText w:val=""/>
      <w:lvlJc w:val="left"/>
      <w:pPr>
        <w:ind w:left="1429" w:hanging="360"/>
      </w:pPr>
      <w:rPr>
        <w:rFonts w:ascii="Symbol" w:hAnsi="Symbol" w:hint="default"/>
        <w:color w:val="1A1D55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58291423">
    <w:abstractNumId w:val="0"/>
  </w:num>
  <w:num w:numId="2" w16cid:durableId="107626983">
    <w:abstractNumId w:val="2"/>
  </w:num>
  <w:num w:numId="3" w16cid:durableId="501701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de-DE" w:vendorID="64" w:dllVersion="0" w:nlCheck="1" w:checkStyle="0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215"/>
    <w:rsid w:val="0001201F"/>
    <w:rsid w:val="0004237B"/>
    <w:rsid w:val="0005127C"/>
    <w:rsid w:val="00053D31"/>
    <w:rsid w:val="000601CF"/>
    <w:rsid w:val="00061EFF"/>
    <w:rsid w:val="000708C2"/>
    <w:rsid w:val="000937A7"/>
    <w:rsid w:val="000972C7"/>
    <w:rsid w:val="000A417B"/>
    <w:rsid w:val="000B51FE"/>
    <w:rsid w:val="000B5ADF"/>
    <w:rsid w:val="000C3CE1"/>
    <w:rsid w:val="00103451"/>
    <w:rsid w:val="00110D91"/>
    <w:rsid w:val="00120F60"/>
    <w:rsid w:val="00156060"/>
    <w:rsid w:val="00160924"/>
    <w:rsid w:val="00171F4C"/>
    <w:rsid w:val="00177D25"/>
    <w:rsid w:val="001841B1"/>
    <w:rsid w:val="00186068"/>
    <w:rsid w:val="001A5A1D"/>
    <w:rsid w:val="001B3D37"/>
    <w:rsid w:val="001B5367"/>
    <w:rsid w:val="001C6FD7"/>
    <w:rsid w:val="001D560F"/>
    <w:rsid w:val="001F76E5"/>
    <w:rsid w:val="00202874"/>
    <w:rsid w:val="002234BC"/>
    <w:rsid w:val="002254E2"/>
    <w:rsid w:val="0023684B"/>
    <w:rsid w:val="00236E4E"/>
    <w:rsid w:val="00241279"/>
    <w:rsid w:val="002564EB"/>
    <w:rsid w:val="00271AB0"/>
    <w:rsid w:val="002724A2"/>
    <w:rsid w:val="00285D8E"/>
    <w:rsid w:val="00287DC7"/>
    <w:rsid w:val="002B0F45"/>
    <w:rsid w:val="002C1148"/>
    <w:rsid w:val="002C7C96"/>
    <w:rsid w:val="002D55E5"/>
    <w:rsid w:val="002D76CA"/>
    <w:rsid w:val="002E7C46"/>
    <w:rsid w:val="00305116"/>
    <w:rsid w:val="003076B4"/>
    <w:rsid w:val="00312FC0"/>
    <w:rsid w:val="0031625E"/>
    <w:rsid w:val="003407D5"/>
    <w:rsid w:val="00395798"/>
    <w:rsid w:val="003A3955"/>
    <w:rsid w:val="003B4485"/>
    <w:rsid w:val="003C2C56"/>
    <w:rsid w:val="003C5781"/>
    <w:rsid w:val="003E4EE0"/>
    <w:rsid w:val="004008EE"/>
    <w:rsid w:val="00404275"/>
    <w:rsid w:val="00431A09"/>
    <w:rsid w:val="004352F8"/>
    <w:rsid w:val="00443584"/>
    <w:rsid w:val="004571F4"/>
    <w:rsid w:val="0046669E"/>
    <w:rsid w:val="00491F80"/>
    <w:rsid w:val="004A7E1E"/>
    <w:rsid w:val="004B1396"/>
    <w:rsid w:val="004F5627"/>
    <w:rsid w:val="005064F6"/>
    <w:rsid w:val="005241DA"/>
    <w:rsid w:val="005326BA"/>
    <w:rsid w:val="0055071D"/>
    <w:rsid w:val="00561290"/>
    <w:rsid w:val="00564FB6"/>
    <w:rsid w:val="0056513E"/>
    <w:rsid w:val="005902E5"/>
    <w:rsid w:val="005919F5"/>
    <w:rsid w:val="005D7777"/>
    <w:rsid w:val="005E3F0A"/>
    <w:rsid w:val="0061572A"/>
    <w:rsid w:val="00626106"/>
    <w:rsid w:val="00627326"/>
    <w:rsid w:val="006721FC"/>
    <w:rsid w:val="00673E65"/>
    <w:rsid w:val="0068018A"/>
    <w:rsid w:val="00680CE9"/>
    <w:rsid w:val="00683D8E"/>
    <w:rsid w:val="00690587"/>
    <w:rsid w:val="0069432D"/>
    <w:rsid w:val="006A1F9F"/>
    <w:rsid w:val="006B305D"/>
    <w:rsid w:val="006C1879"/>
    <w:rsid w:val="006C1C0C"/>
    <w:rsid w:val="006D4B67"/>
    <w:rsid w:val="00732A50"/>
    <w:rsid w:val="00743802"/>
    <w:rsid w:val="00754FE7"/>
    <w:rsid w:val="00760DD3"/>
    <w:rsid w:val="00761DBF"/>
    <w:rsid w:val="0076504F"/>
    <w:rsid w:val="007746F3"/>
    <w:rsid w:val="007748C5"/>
    <w:rsid w:val="00775843"/>
    <w:rsid w:val="00781BCA"/>
    <w:rsid w:val="00781DD3"/>
    <w:rsid w:val="007B5D75"/>
    <w:rsid w:val="007D194E"/>
    <w:rsid w:val="007D5F42"/>
    <w:rsid w:val="007D78BF"/>
    <w:rsid w:val="007E19E4"/>
    <w:rsid w:val="007F0C02"/>
    <w:rsid w:val="008001CB"/>
    <w:rsid w:val="008154B0"/>
    <w:rsid w:val="00822104"/>
    <w:rsid w:val="008313C7"/>
    <w:rsid w:val="00834A54"/>
    <w:rsid w:val="00854458"/>
    <w:rsid w:val="00875210"/>
    <w:rsid w:val="008827B7"/>
    <w:rsid w:val="008979B9"/>
    <w:rsid w:val="008A56D0"/>
    <w:rsid w:val="008A5D02"/>
    <w:rsid w:val="008B0B9D"/>
    <w:rsid w:val="008B326D"/>
    <w:rsid w:val="008B5B85"/>
    <w:rsid w:val="008C22A1"/>
    <w:rsid w:val="008C3B43"/>
    <w:rsid w:val="008D0F05"/>
    <w:rsid w:val="008E14E2"/>
    <w:rsid w:val="008E1E2B"/>
    <w:rsid w:val="008E2476"/>
    <w:rsid w:val="008E41D8"/>
    <w:rsid w:val="008F481F"/>
    <w:rsid w:val="008F7788"/>
    <w:rsid w:val="009040AA"/>
    <w:rsid w:val="0092159D"/>
    <w:rsid w:val="00932535"/>
    <w:rsid w:val="00960558"/>
    <w:rsid w:val="0096684C"/>
    <w:rsid w:val="00975C5A"/>
    <w:rsid w:val="00981B3D"/>
    <w:rsid w:val="0099085F"/>
    <w:rsid w:val="009A20D6"/>
    <w:rsid w:val="009C479F"/>
    <w:rsid w:val="009D36F4"/>
    <w:rsid w:val="009E4B81"/>
    <w:rsid w:val="009F500A"/>
    <w:rsid w:val="00A05775"/>
    <w:rsid w:val="00A12D16"/>
    <w:rsid w:val="00A16CE7"/>
    <w:rsid w:val="00A4239B"/>
    <w:rsid w:val="00A43BE4"/>
    <w:rsid w:val="00A45215"/>
    <w:rsid w:val="00A530A9"/>
    <w:rsid w:val="00A8098E"/>
    <w:rsid w:val="00A86002"/>
    <w:rsid w:val="00A95FE6"/>
    <w:rsid w:val="00AB7F0C"/>
    <w:rsid w:val="00AE5E5C"/>
    <w:rsid w:val="00AE6A49"/>
    <w:rsid w:val="00AF073C"/>
    <w:rsid w:val="00AF17AB"/>
    <w:rsid w:val="00AF597C"/>
    <w:rsid w:val="00AF5E04"/>
    <w:rsid w:val="00B07A37"/>
    <w:rsid w:val="00B12192"/>
    <w:rsid w:val="00B12DB4"/>
    <w:rsid w:val="00B134F1"/>
    <w:rsid w:val="00B1513E"/>
    <w:rsid w:val="00B2625F"/>
    <w:rsid w:val="00B27F8E"/>
    <w:rsid w:val="00B315AB"/>
    <w:rsid w:val="00B35757"/>
    <w:rsid w:val="00B44990"/>
    <w:rsid w:val="00B44B3F"/>
    <w:rsid w:val="00B54EE9"/>
    <w:rsid w:val="00B7020A"/>
    <w:rsid w:val="00B841CA"/>
    <w:rsid w:val="00B842FB"/>
    <w:rsid w:val="00B847B5"/>
    <w:rsid w:val="00BA7172"/>
    <w:rsid w:val="00BB0950"/>
    <w:rsid w:val="00BB1808"/>
    <w:rsid w:val="00BC1460"/>
    <w:rsid w:val="00BE379A"/>
    <w:rsid w:val="00BF6862"/>
    <w:rsid w:val="00BF7914"/>
    <w:rsid w:val="00C07CFB"/>
    <w:rsid w:val="00C10BBE"/>
    <w:rsid w:val="00C1658E"/>
    <w:rsid w:val="00C16781"/>
    <w:rsid w:val="00C233AB"/>
    <w:rsid w:val="00C30A9D"/>
    <w:rsid w:val="00C35F52"/>
    <w:rsid w:val="00C3659C"/>
    <w:rsid w:val="00C373AC"/>
    <w:rsid w:val="00C44615"/>
    <w:rsid w:val="00C73236"/>
    <w:rsid w:val="00C856F6"/>
    <w:rsid w:val="00CB53AA"/>
    <w:rsid w:val="00CB55BB"/>
    <w:rsid w:val="00CC353C"/>
    <w:rsid w:val="00CD2552"/>
    <w:rsid w:val="00CE0BB0"/>
    <w:rsid w:val="00CE5DE7"/>
    <w:rsid w:val="00D12E78"/>
    <w:rsid w:val="00D15399"/>
    <w:rsid w:val="00D161B2"/>
    <w:rsid w:val="00D25BEA"/>
    <w:rsid w:val="00D277F9"/>
    <w:rsid w:val="00D3044A"/>
    <w:rsid w:val="00D5178F"/>
    <w:rsid w:val="00D60A66"/>
    <w:rsid w:val="00D61158"/>
    <w:rsid w:val="00D74727"/>
    <w:rsid w:val="00D82090"/>
    <w:rsid w:val="00DA2F81"/>
    <w:rsid w:val="00DA4994"/>
    <w:rsid w:val="00DA69F9"/>
    <w:rsid w:val="00E13E3E"/>
    <w:rsid w:val="00E21748"/>
    <w:rsid w:val="00E30345"/>
    <w:rsid w:val="00E4283B"/>
    <w:rsid w:val="00E42DA7"/>
    <w:rsid w:val="00E476A3"/>
    <w:rsid w:val="00E50F04"/>
    <w:rsid w:val="00E54958"/>
    <w:rsid w:val="00E57D50"/>
    <w:rsid w:val="00E730DA"/>
    <w:rsid w:val="00E763D0"/>
    <w:rsid w:val="00E942A5"/>
    <w:rsid w:val="00EB39CF"/>
    <w:rsid w:val="00EC0A68"/>
    <w:rsid w:val="00F13F07"/>
    <w:rsid w:val="00F16E59"/>
    <w:rsid w:val="00F20A72"/>
    <w:rsid w:val="00F27010"/>
    <w:rsid w:val="00F40712"/>
    <w:rsid w:val="00F47BFD"/>
    <w:rsid w:val="00F82F82"/>
    <w:rsid w:val="00F85654"/>
    <w:rsid w:val="00FA1C85"/>
    <w:rsid w:val="00FA2008"/>
    <w:rsid w:val="00FA2191"/>
    <w:rsid w:val="00FA3B3F"/>
    <w:rsid w:val="00FD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AF0C8"/>
  <w15:chartTrackingRefBased/>
  <w15:docId w15:val="{E20AA729-B519-2A48-9F07-C7F044F24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D5F42"/>
  </w:style>
  <w:style w:type="paragraph" w:styleId="berschrift1">
    <w:name w:val="heading 1"/>
    <w:basedOn w:val="Standard"/>
    <w:next w:val="Standard"/>
    <w:link w:val="berschrift1Zchn"/>
    <w:uiPriority w:val="9"/>
    <w:qFormat/>
    <w:rsid w:val="009C479F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C479F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C479F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C479F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C479F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C479F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C479F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C479F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C479F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C4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C479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C479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C479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C479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C479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C479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C47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C47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C47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C47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C4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C479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C479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C479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C4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C479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C479F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C479F"/>
  </w:style>
  <w:style w:type="paragraph" w:styleId="Fuzeile">
    <w:name w:val="footer"/>
    <w:basedOn w:val="Standard"/>
    <w:link w:val="Fu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C479F"/>
  </w:style>
  <w:style w:type="table" w:styleId="Tabellenraster">
    <w:name w:val="Table Grid"/>
    <w:basedOn w:val="NormaleTabelle"/>
    <w:rsid w:val="00672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uiPriority w:val="99"/>
    <w:semiHidden/>
    <w:unhideWhenUsed/>
    <w:rsid w:val="00E942A5"/>
  </w:style>
  <w:style w:type="character" w:styleId="Hyperlink">
    <w:name w:val="Hyperlink"/>
    <w:basedOn w:val="Absatz-Standardschriftart"/>
    <w:unhideWhenUsed/>
    <w:rsid w:val="00C30A9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30A9D"/>
    <w:rPr>
      <w:color w:val="605E5C"/>
      <w:shd w:val="clear" w:color="auto" w:fill="E1DFDD"/>
    </w:rPr>
  </w:style>
  <w:style w:type="paragraph" w:customStyle="1" w:styleId="FRR-Text-Ebene0-Normal">
    <w:name w:val="FRR-Text-Ebene0-Normal"/>
    <w:basedOn w:val="Standard"/>
    <w:qFormat/>
    <w:rsid w:val="002D76CA"/>
    <w:pPr>
      <w:spacing w:after="240" w:line="276" w:lineRule="auto"/>
      <w:jc w:val="both"/>
    </w:pPr>
    <w:rPr>
      <w:rFonts w:ascii="Garamond" w:hAnsi="Garamond" w:cs="Futura Medium"/>
      <w:sz w:val="22"/>
      <w:szCs w:val="22"/>
    </w:rPr>
  </w:style>
  <w:style w:type="paragraph" w:customStyle="1" w:styleId="FRR-Betreff">
    <w:name w:val="FRR-Betreff"/>
    <w:basedOn w:val="Standard"/>
    <w:next w:val="FRR-Text-Ebene0-Normal"/>
    <w:qFormat/>
    <w:rsid w:val="00F13F07"/>
    <w:pPr>
      <w:autoSpaceDE w:val="0"/>
      <w:autoSpaceDN w:val="0"/>
      <w:adjustRightInd w:val="0"/>
      <w:spacing w:after="0" w:line="240" w:lineRule="auto"/>
    </w:pPr>
    <w:rPr>
      <w:rFonts w:ascii="Garamond" w:hAnsi="Garamond" w:cs="Futura Medium"/>
      <w:b/>
      <w:bCs/>
      <w:color w:val="000000"/>
      <w:kern w:val="0"/>
      <w:sz w:val="22"/>
      <w:szCs w:val="22"/>
    </w:rPr>
  </w:style>
  <w:style w:type="paragraph" w:customStyle="1" w:styleId="FRR-Zitat-Normal">
    <w:name w:val="FRR-Zitat-Normal"/>
    <w:basedOn w:val="Standard"/>
    <w:qFormat/>
    <w:rsid w:val="001C6FD7"/>
    <w:pPr>
      <w:autoSpaceDE w:val="0"/>
      <w:autoSpaceDN w:val="0"/>
      <w:adjustRightInd w:val="0"/>
      <w:spacing w:before="240" w:after="240" w:line="300" w:lineRule="auto"/>
      <w:ind w:left="709"/>
      <w:jc w:val="both"/>
    </w:pPr>
    <w:rPr>
      <w:rFonts w:ascii="Garamond" w:hAnsi="Garamond" w:cs="Futura Medium"/>
      <w:i/>
      <w:iCs/>
      <w:color w:val="000000"/>
      <w:kern w:val="0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E4B81"/>
    <w:pPr>
      <w:numPr>
        <w:numId w:val="0"/>
      </w:numPr>
      <w:spacing w:before="480" w:after="0" w:line="276" w:lineRule="auto"/>
      <w:outlineLvl w:val="9"/>
    </w:pPr>
    <w:rPr>
      <w:b/>
      <w:bCs/>
      <w:color w:val="1A1D55"/>
      <w:kern w:val="0"/>
      <w:sz w:val="28"/>
      <w:szCs w:val="28"/>
      <w:lang w:eastAsia="de-DE"/>
      <w14:ligatures w14:val="non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4615"/>
    <w:pPr>
      <w:spacing w:before="240" w:after="120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E4B81"/>
    <w:pPr>
      <w:spacing w:before="120" w:after="0"/>
      <w:ind w:left="238"/>
    </w:pPr>
    <w:rPr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9E4B81"/>
    <w:pPr>
      <w:spacing w:before="120" w:after="0"/>
      <w:ind w:left="482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C44615"/>
    <w:pPr>
      <w:spacing w:after="0"/>
      <w:ind w:left="72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C44615"/>
    <w:pPr>
      <w:spacing w:after="0"/>
      <w:ind w:left="96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C44615"/>
    <w:pPr>
      <w:spacing w:after="0"/>
      <w:ind w:left="12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C44615"/>
    <w:pPr>
      <w:spacing w:after="0"/>
      <w:ind w:left="144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C44615"/>
    <w:pPr>
      <w:spacing w:after="0"/>
      <w:ind w:left="168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C44615"/>
    <w:pPr>
      <w:spacing w:after="0"/>
      <w:ind w:left="1920"/>
    </w:pPr>
    <w:rPr>
      <w:sz w:val="20"/>
      <w:szCs w:val="20"/>
    </w:rPr>
  </w:style>
  <w:style w:type="paragraph" w:customStyle="1" w:styleId="FRR-Text-Ebene1-2">
    <w:name w:val="FRR-Text-Ebene1-2"/>
    <w:basedOn w:val="Standard"/>
    <w:qFormat/>
    <w:rsid w:val="00285D8E"/>
    <w:pPr>
      <w:spacing w:line="276" w:lineRule="auto"/>
      <w:ind w:left="709"/>
      <w:jc w:val="both"/>
    </w:pPr>
    <w:rPr>
      <w:rFonts w:ascii="Garamond" w:hAnsi="Garamond" w:cs="Futura Medium"/>
      <w:sz w:val="22"/>
      <w:szCs w:val="22"/>
    </w:rPr>
  </w:style>
  <w:style w:type="paragraph" w:customStyle="1" w:styleId="FRR-berschrift-Ebene1">
    <w:name w:val="FRR-Überschrift-Ebene1"/>
    <w:basedOn w:val="berschrift1"/>
    <w:next w:val="FRR-Text-Ebene1-2"/>
    <w:qFormat/>
    <w:rsid w:val="00C35F52"/>
    <w:pPr>
      <w:spacing w:line="276" w:lineRule="auto"/>
      <w:ind w:left="709" w:hanging="709"/>
    </w:pPr>
    <w:rPr>
      <w:color w:val="1A1D55"/>
      <w:sz w:val="28"/>
      <w:szCs w:val="28"/>
    </w:rPr>
  </w:style>
  <w:style w:type="paragraph" w:customStyle="1" w:styleId="FRR-berschrift-Ebene2">
    <w:name w:val="FRR-Überschrift-Ebene2"/>
    <w:basedOn w:val="berschrift2"/>
    <w:next w:val="FRR-Text-Ebene1-2"/>
    <w:qFormat/>
    <w:rsid w:val="00CC353C"/>
    <w:pPr>
      <w:spacing w:before="360"/>
      <w:ind w:left="709" w:hanging="709"/>
    </w:pPr>
    <w:rPr>
      <w:color w:val="1A1D55"/>
      <w:sz w:val="28"/>
      <w:szCs w:val="28"/>
    </w:rPr>
  </w:style>
  <w:style w:type="paragraph" w:customStyle="1" w:styleId="FRR-Text-Ebene3">
    <w:name w:val="FRR-Text-Ebene3"/>
    <w:basedOn w:val="FRR-Text-Ebene1-2"/>
    <w:qFormat/>
    <w:rsid w:val="00285D8E"/>
    <w:pPr>
      <w:ind w:left="1134"/>
    </w:pPr>
  </w:style>
  <w:style w:type="paragraph" w:customStyle="1" w:styleId="FRR-berschrift-Ebene3">
    <w:name w:val="FRR-Überschrift-Ebene3"/>
    <w:basedOn w:val="berschrift3"/>
    <w:next w:val="FRR-Text-Ebene3"/>
    <w:qFormat/>
    <w:rsid w:val="00CC353C"/>
    <w:pPr>
      <w:spacing w:before="360"/>
      <w:ind w:left="1134" w:hanging="1134"/>
    </w:pPr>
    <w:rPr>
      <w:color w:val="1A1D55"/>
    </w:rPr>
  </w:style>
  <w:style w:type="paragraph" w:customStyle="1" w:styleId="FRR-Bulletpoint-Ebene0">
    <w:name w:val="FRR-Bulletpoint-Ebene0"/>
    <w:basedOn w:val="FRR-Text-Ebene0-Normal"/>
    <w:qFormat/>
    <w:rsid w:val="00AF5E04"/>
    <w:pPr>
      <w:numPr>
        <w:numId w:val="2"/>
      </w:numPr>
      <w:ind w:left="709" w:hanging="425"/>
      <w:contextualSpacing/>
      <w:jc w:val="left"/>
    </w:pPr>
  </w:style>
  <w:style w:type="paragraph" w:customStyle="1" w:styleId="FRR-Bulletpoint-Ebene1-2">
    <w:name w:val="FRR-Bulletpoint-Ebene1-2"/>
    <w:basedOn w:val="FRR-Bulletpoint-Ebene0"/>
    <w:qFormat/>
    <w:rsid w:val="00B315AB"/>
    <w:pPr>
      <w:ind w:left="1418"/>
    </w:pPr>
  </w:style>
  <w:style w:type="paragraph" w:customStyle="1" w:styleId="FRR-Bulletpoint-Ebene3">
    <w:name w:val="FRR-Bulletpoint-Ebene3"/>
    <w:basedOn w:val="FRR-Bulletpoint-Ebene0"/>
    <w:qFormat/>
    <w:rsid w:val="00B315AB"/>
    <w:pPr>
      <w:ind w:left="1701"/>
    </w:pPr>
  </w:style>
  <w:style w:type="paragraph" w:styleId="berarbeitung">
    <w:name w:val="Revision"/>
    <w:hidden/>
    <w:uiPriority w:val="99"/>
    <w:semiHidden/>
    <w:rsid w:val="00C07CFB"/>
    <w:pPr>
      <w:spacing w:after="0" w:line="240" w:lineRule="auto"/>
    </w:pPr>
  </w:style>
  <w:style w:type="paragraph" w:styleId="Funotentext">
    <w:name w:val="footnote text"/>
    <w:basedOn w:val="Standard"/>
    <w:link w:val="FunotentextZchn"/>
    <w:rsid w:val="00A45215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character" w:customStyle="1" w:styleId="FunotentextZchn">
    <w:name w:val="Fußnotentext Zchn"/>
    <w:basedOn w:val="Absatz-Standardschriftart"/>
    <w:link w:val="Funotentext"/>
    <w:rsid w:val="00A45215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character" w:styleId="Funotenzeichen">
    <w:name w:val="footnote reference"/>
    <w:rsid w:val="00A45215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A45215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6B305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destatis.de/DE/Themen/Branchen-Unternehmen/Unternehmen/Kleine-Unternehmen-Mittlere-Unternehmen/_inhalt.html" TargetMode="External"/><Relationship Id="rId2" Type="http://schemas.openxmlformats.org/officeDocument/2006/relationships/hyperlink" Target="https://www.gesetze-im-internet.de/vergstatvo/index.html" TargetMode="External"/><Relationship Id="rId1" Type="http://schemas.openxmlformats.org/officeDocument/2006/relationships/hyperlink" Target="https://eur-lex.europa.eu/legal-content/DE/TXT/?uri=CELEX%3A02014L0024-20240101" TargetMode="External"/><Relationship Id="rId6" Type="http://schemas.openxmlformats.org/officeDocument/2006/relationships/hyperlink" Target="https://www.gesetze-im-internet.de/gwg_2017/__3.html" TargetMode="External"/><Relationship Id="rId5" Type="http://schemas.openxmlformats.org/officeDocument/2006/relationships/hyperlink" Target="https://eur-lex.europa.eu/legal-content/DE/TXT/?uri=celex%3A32018L0843" TargetMode="External"/><Relationship Id="rId4" Type="http://schemas.openxmlformats.org/officeDocument/2006/relationships/hyperlink" Target="https://eur01.safelinks.protection.outlook.com/?url=https%3A%2F%2Fwww.bescha.bund.de%2Fe-Vergabe%2FDE%2F4%2520Vergabestellen%2FInformationen-zu-eForms%2Fnode_eForms.html&amp;data=05%7C01%7Cmirjam.steinfeld%40giz.de%7Cd3fcff666bf34817d93d08dbd9f1be8f%7C5bbab28cdef3460488225e707da8dba8%7C0%7C0%7C638343405589271022%7CUnknown%7CTWFpbGZsb3d8eyJWIjoiMC4wLjAwMDAiLCJQIjoiV2luMzIiLCJBTiI6Ik1haWwiLCJXVCI6Mn0%3D%7C3000%7C%7C%7C&amp;sdata=LDZIcvFn4mXgT7SeynhKvFomLWY0lD4B7f5a%2BPDJhJs%3D&amp;reserved=0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timm/Library/Group%20Containers/UBF8T346G9.Office/User%20Content.localized/Templates.localized/Blanko%20(Stand%202025-09-28)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B1F16A7ACE5A40804BD25516553CCC" ma:contentTypeVersion="3" ma:contentTypeDescription="Ein neues Dokument erstellen." ma:contentTypeScope="" ma:versionID="2afd1278c0385744b3c34c9414bf57c7">
  <xsd:schema xmlns:xsd="http://www.w3.org/2001/XMLSchema" xmlns:xs="http://www.w3.org/2001/XMLSchema" xmlns:p="http://schemas.microsoft.com/office/2006/metadata/properties" xmlns:ns2="02be3790-c752-4e6e-8b50-f65975792832" targetNamespace="http://schemas.microsoft.com/office/2006/metadata/properties" ma:root="true" ma:fieldsID="bc378f47f58d3a3c81905535d5d31dc6" ns2:_="">
    <xsd:import namespace="02be3790-c752-4e6e-8b50-f65975792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e3790-c752-4e6e-8b50-f659757928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ADEC6-04E1-1145-B0A9-43603C2D4E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49C1E5-BD48-461C-958B-D900770906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BBB062-8E7B-4415-A379-D87DCDC70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e3790-c752-4e6e-8b50-f65975792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D7B7D7-51DE-4239-8627-BC172C01B8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Blanko (Stand 2025-09-28).dotx</Template>
  <TotalTime>0</TotalTime>
  <Pages>6</Pages>
  <Words>330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Kanzlei Freiraum</Company>
  <LinksUpToDate>false</LinksUpToDate>
  <CharactersWithSpaces>2411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Timm Freiheit</dc:creator>
  <cp:keywords/>
  <dc:description/>
  <cp:lastModifiedBy>Timm Freiheit</cp:lastModifiedBy>
  <cp:revision>97</cp:revision>
  <cp:lastPrinted>2025-09-27T11:06:00Z</cp:lastPrinted>
  <dcterms:created xsi:type="dcterms:W3CDTF">2026-02-18T21:16:00Z</dcterms:created>
  <dcterms:modified xsi:type="dcterms:W3CDTF">2026-04-15T13:10:00Z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0x0101008FB1F16A7ACE5A40804BD25516553CCC</vt:lpwstr>
  </property>
  <property fmtid="{D5CDD505-2E9C-101B-9397-08002B2CF9AE}" pid="3" name="MediaServiceImageTags">
    <vt:lpwstr/>
  </property>
</Properties>
</file>